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51057" w14:textId="47A45A89" w:rsidR="00DD2FF3" w:rsidRPr="00DD2FF3" w:rsidRDefault="00DD2FF3" w:rsidP="00DD2FF3">
      <w:pPr>
        <w:pStyle w:val="3GPPHeader"/>
        <w:rPr>
          <w:lang w:val="sv-SE"/>
        </w:rPr>
      </w:pPr>
      <w:bookmarkStart w:id="0" w:name="_Hlk489988649"/>
      <w:bookmarkStart w:id="1" w:name="_Ref485396056"/>
      <w:bookmarkStart w:id="2" w:name="_GoBack"/>
      <w:bookmarkEnd w:id="0"/>
      <w:bookmarkEnd w:id="2"/>
      <w:r w:rsidRPr="00A60018">
        <w:rPr>
          <w:lang w:val="sv-SE"/>
        </w:rPr>
        <w:t xml:space="preserve">3GPP TSG-RAN WG1 </w:t>
      </w:r>
      <w:r>
        <w:rPr>
          <w:lang w:val="sv-SE"/>
        </w:rPr>
        <w:t>NR Ad Hoc #3</w:t>
      </w:r>
      <w:r w:rsidRPr="00A60018">
        <w:rPr>
          <w:lang w:val="sv-SE"/>
        </w:rPr>
        <w:tab/>
      </w:r>
      <w:r w:rsidRPr="00DD2FF3">
        <w:rPr>
          <w:lang w:val="sv-SE"/>
        </w:rPr>
        <w:t>R1-1716347</w:t>
      </w:r>
    </w:p>
    <w:p w14:paraId="38108E22" w14:textId="77777777" w:rsidR="00DD2FF3" w:rsidRPr="00C74B11" w:rsidRDefault="00DD2FF3" w:rsidP="00DD2FF3">
      <w:pPr>
        <w:pStyle w:val="3GPPHeader"/>
        <w:rPr>
          <w:lang w:val="sv-SE"/>
        </w:rPr>
      </w:pPr>
      <w:r w:rsidRPr="00C74B11">
        <w:rPr>
          <w:lang w:val="sv-SE"/>
        </w:rPr>
        <w:t>Nagoya, Japan, 18th – 21st, September 2017</w:t>
      </w:r>
    </w:p>
    <w:p w14:paraId="6E296E7D" w14:textId="77777777" w:rsidR="00DD2FF3" w:rsidRPr="00CE0424" w:rsidRDefault="00DD2FF3" w:rsidP="00DD2FF3">
      <w:pPr>
        <w:pStyle w:val="3GPPHeader"/>
      </w:pPr>
    </w:p>
    <w:p w14:paraId="46809DD5" w14:textId="77777777" w:rsidR="00DD2FF3" w:rsidRPr="00327997" w:rsidRDefault="00DD2FF3" w:rsidP="00DD2FF3">
      <w:pPr>
        <w:pStyle w:val="3GPPHeader"/>
      </w:pPr>
      <w:r w:rsidRPr="00327997">
        <w:t>Source:</w:t>
      </w:r>
      <w:r w:rsidRPr="00327997">
        <w:tab/>
        <w:t>Ericsson</w:t>
      </w:r>
    </w:p>
    <w:p w14:paraId="4F33C7EC" w14:textId="4AC75B42" w:rsidR="00DD2FF3" w:rsidRPr="00327997" w:rsidRDefault="00DD2FF3" w:rsidP="00DD2FF3">
      <w:pPr>
        <w:pStyle w:val="3GPPHeader"/>
      </w:pPr>
      <w:r w:rsidRPr="00327997">
        <w:t>Title:</w:t>
      </w:r>
      <w:r w:rsidRPr="00327997">
        <w:tab/>
      </w:r>
      <w:r>
        <w:t>CSI Framework</w:t>
      </w:r>
    </w:p>
    <w:p w14:paraId="108996E2" w14:textId="6839F702" w:rsidR="00DD2FF3" w:rsidRPr="00327997" w:rsidRDefault="00DD2FF3" w:rsidP="00DD2FF3">
      <w:pPr>
        <w:pStyle w:val="3GPPHeader"/>
      </w:pPr>
      <w:r w:rsidRPr="00327997">
        <w:t>Agenda Item:</w:t>
      </w:r>
      <w:r w:rsidRPr="00327997">
        <w:tab/>
      </w:r>
      <w:r>
        <w:t>6.2.2</w:t>
      </w:r>
    </w:p>
    <w:p w14:paraId="096E1008" w14:textId="77777777" w:rsidR="00DD2FF3" w:rsidRPr="00CE0424" w:rsidRDefault="00DD2FF3" w:rsidP="00DD2FF3">
      <w:pPr>
        <w:pStyle w:val="3GPPHeader"/>
      </w:pPr>
      <w:r w:rsidRPr="00327997">
        <w:t>Document for:</w:t>
      </w:r>
      <w:r w:rsidRPr="00327997">
        <w:tab/>
      </w:r>
      <w:r>
        <w:t>Discussion and</w:t>
      </w:r>
      <w:r w:rsidRPr="009C6832">
        <w:t xml:space="preserve"> Decision</w:t>
      </w:r>
    </w:p>
    <w:p w14:paraId="24C80858" w14:textId="77777777" w:rsidR="0002577B" w:rsidRPr="00CE0424" w:rsidRDefault="0002577B" w:rsidP="0002577B">
      <w:pPr>
        <w:pStyle w:val="Heading1"/>
      </w:pPr>
      <w:r>
        <w:t>Introduction</w:t>
      </w:r>
      <w:bookmarkEnd w:id="1"/>
    </w:p>
    <w:p w14:paraId="768EA6F1" w14:textId="4EF01891" w:rsidR="0012762F" w:rsidRPr="0012762F" w:rsidRDefault="0012762F" w:rsidP="0012762F">
      <w:pPr>
        <w:pStyle w:val="BodyText"/>
      </w:pPr>
      <w:r w:rsidRPr="0012762F">
        <w:t>In this paper, the following open issues are addressed regarding the C</w:t>
      </w:r>
      <w:r w:rsidR="007F6675">
        <w:t>SI / b</w:t>
      </w:r>
      <w:r w:rsidRPr="0012762F">
        <w:t>eam management framework:</w:t>
      </w:r>
    </w:p>
    <w:p w14:paraId="59A76C20" w14:textId="301658A6" w:rsidR="0012762F" w:rsidRPr="0012762F" w:rsidRDefault="0012762F" w:rsidP="002E7B56">
      <w:pPr>
        <w:pStyle w:val="BodyText"/>
        <w:numPr>
          <w:ilvl w:val="0"/>
          <w:numId w:val="17"/>
        </w:numPr>
        <w:spacing w:after="0"/>
      </w:pPr>
      <w:r w:rsidRPr="0012762F">
        <w:t>Dynamic signalling for aperiodic CSI-RS</w:t>
      </w:r>
    </w:p>
    <w:p w14:paraId="06EBFC24" w14:textId="3C10B84C" w:rsidR="0012762F" w:rsidRPr="0012762F" w:rsidRDefault="0012762F" w:rsidP="002E7B56">
      <w:pPr>
        <w:pStyle w:val="BodyText"/>
        <w:numPr>
          <w:ilvl w:val="0"/>
          <w:numId w:val="17"/>
        </w:numPr>
        <w:spacing w:after="0"/>
      </w:pPr>
      <w:r w:rsidRPr="0012762F">
        <w:t>Dynamic signalling for semi-persistent CSI-RS</w:t>
      </w:r>
    </w:p>
    <w:p w14:paraId="2634B5DD" w14:textId="348C48E1" w:rsidR="0012762F" w:rsidRPr="0012762F" w:rsidRDefault="0012762F" w:rsidP="002E7B56">
      <w:pPr>
        <w:pStyle w:val="BodyText"/>
        <w:numPr>
          <w:ilvl w:val="0"/>
          <w:numId w:val="17"/>
        </w:numPr>
        <w:spacing w:after="0"/>
      </w:pPr>
      <w:r w:rsidRPr="0012762F">
        <w:t>Dynamic triggering of CSI</w:t>
      </w:r>
    </w:p>
    <w:p w14:paraId="4F31AF62" w14:textId="0C3BFF60" w:rsidR="0012762F" w:rsidRPr="0012762F" w:rsidRDefault="0012762F" w:rsidP="002E7B56">
      <w:pPr>
        <w:pStyle w:val="BodyText"/>
        <w:numPr>
          <w:ilvl w:val="0"/>
          <w:numId w:val="17"/>
        </w:numPr>
        <w:spacing w:after="0"/>
      </w:pPr>
      <w:r w:rsidRPr="0012762F">
        <w:t>Hybrid CSI reporting</w:t>
      </w:r>
    </w:p>
    <w:p w14:paraId="772BDF8D" w14:textId="7CB73035" w:rsidR="0012762F" w:rsidRPr="0012762F" w:rsidRDefault="0012762F" w:rsidP="002E7B56">
      <w:pPr>
        <w:pStyle w:val="BodyText"/>
        <w:numPr>
          <w:ilvl w:val="0"/>
          <w:numId w:val="17"/>
        </w:numPr>
        <w:spacing w:after="0"/>
      </w:pPr>
      <w:r w:rsidRPr="0012762F">
        <w:t xml:space="preserve">Signalling overhead analysis for </w:t>
      </w:r>
      <w:r w:rsidR="007F6675">
        <w:t>typical use cases</w:t>
      </w:r>
    </w:p>
    <w:p w14:paraId="78A42D4A" w14:textId="77777777" w:rsidR="007F6675" w:rsidRPr="00916766" w:rsidRDefault="007F6675" w:rsidP="002E7B56">
      <w:pPr>
        <w:pStyle w:val="Heading1"/>
      </w:pPr>
      <w:r>
        <w:t>Dynamic signalling for aperiodic CSI-RS</w:t>
      </w:r>
    </w:p>
    <w:p w14:paraId="4D6A72C8" w14:textId="2CB4E238" w:rsidR="007F6675" w:rsidRPr="002D4E51" w:rsidRDefault="007F6675" w:rsidP="007F6675">
      <w:pPr>
        <w:pStyle w:val="BodyText"/>
        <w:rPr>
          <w:rFonts w:cs="Arial"/>
        </w:rPr>
      </w:pPr>
      <w:r w:rsidRPr="002D4E51">
        <w:rPr>
          <w:rFonts w:cs="Arial"/>
        </w:rPr>
        <w:t>In RAN1#88bis, two options were identified for dynamic signal</w:t>
      </w:r>
      <w:r w:rsidR="00401123">
        <w:rPr>
          <w:rFonts w:cs="Arial"/>
        </w:rPr>
        <w:t>l</w:t>
      </w:r>
      <w:r w:rsidRPr="002D4E51">
        <w:rPr>
          <w:rFonts w:cs="Arial"/>
        </w:rPr>
        <w:t>ing of aperiodic CSI-RS.</w:t>
      </w:r>
    </w:p>
    <w:p w14:paraId="07C24916" w14:textId="77777777" w:rsidR="007F6675" w:rsidRPr="002D4E51" w:rsidRDefault="007F6675" w:rsidP="007F6675">
      <w:pPr>
        <w:pStyle w:val="BodyText"/>
        <w:numPr>
          <w:ilvl w:val="0"/>
          <w:numId w:val="19"/>
        </w:numPr>
        <w:overflowPunct/>
        <w:autoSpaceDE/>
        <w:autoSpaceDN/>
        <w:adjustRightInd/>
        <w:spacing w:after="0"/>
        <w:textAlignment w:val="auto"/>
        <w:rPr>
          <w:rFonts w:cs="Arial"/>
        </w:rPr>
      </w:pPr>
      <w:r w:rsidRPr="002D4E51">
        <w:rPr>
          <w:rFonts w:cs="Arial"/>
        </w:rPr>
        <w:t xml:space="preserve">In </w:t>
      </w:r>
      <w:r w:rsidRPr="002D4E51">
        <w:rPr>
          <w:rFonts w:cs="Arial"/>
          <w:b/>
        </w:rPr>
        <w:t>Option 1,</w:t>
      </w:r>
      <w:r w:rsidRPr="002D4E51">
        <w:rPr>
          <w:rFonts w:cs="Arial"/>
        </w:rPr>
        <w:t xml:space="preserve"> CSI-RS resources within CSI-RS resource sets will be configured by higher layers.  A subset of the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oMath>
      <w:r w:rsidRPr="002D4E51">
        <w:rPr>
          <w:rFonts w:cs="Arial"/>
        </w:rPr>
        <w:t xml:space="preserve"> CSI-RS resources within a CSI-RS resource set is activated/deactivated via MAC CE.  Then, DCI triggers one of the CSI-RS resource sets containing activ</w:t>
      </w:r>
      <w:proofErr w:type="spellStart"/>
      <w:r w:rsidRPr="002D4E51">
        <w:rPr>
          <w:rFonts w:cs="Arial"/>
        </w:rPr>
        <w:t>ated</w:t>
      </w:r>
      <w:proofErr w:type="spellEnd"/>
      <w:r w:rsidRPr="002D4E51">
        <w:rPr>
          <w:rFonts w:cs="Arial"/>
        </w:rPr>
        <w:t xml:space="preserve">/deactivated CSI-RS resources.  Alternatively, MAC CE can be used to activate/deactivate a subset of the </w:t>
      </w:r>
      <m:oMath>
        <m:r>
          <w:rPr>
            <w:rFonts w:ascii="Cambria Math" w:hAnsi="Cambria Math" w:cs="Arial"/>
          </w:rPr>
          <m:t>S</m:t>
        </m:r>
      </m:oMath>
      <w:r w:rsidRPr="002D4E51">
        <w:rPr>
          <w:rFonts w:cs="Arial"/>
        </w:rPr>
        <w:t xml:space="preserve"> CSI-RS resource sets and DCI can trigger one of the activated/deactivated CSI-RS resource sets.</w:t>
      </w:r>
    </w:p>
    <w:p w14:paraId="437A9015" w14:textId="02ABD954" w:rsidR="007F6675" w:rsidRDefault="007F6675" w:rsidP="007F6675">
      <w:pPr>
        <w:pStyle w:val="BodyText"/>
        <w:numPr>
          <w:ilvl w:val="0"/>
          <w:numId w:val="19"/>
        </w:numPr>
        <w:overflowPunct/>
        <w:autoSpaceDE/>
        <w:autoSpaceDN/>
        <w:adjustRightInd/>
        <w:spacing w:after="0"/>
        <w:textAlignment w:val="auto"/>
        <w:rPr>
          <w:rFonts w:cs="Arial"/>
        </w:rPr>
      </w:pPr>
      <w:r w:rsidRPr="002D4E51">
        <w:rPr>
          <w:rFonts w:cs="Arial"/>
        </w:rPr>
        <w:t xml:space="preserve">In </w:t>
      </w:r>
      <w:r w:rsidRPr="002D4E51">
        <w:rPr>
          <w:rFonts w:cs="Arial"/>
          <w:b/>
        </w:rPr>
        <w:t>Option 2</w:t>
      </w:r>
      <w:r w:rsidRPr="002D4E51">
        <w:rPr>
          <w:rFonts w:cs="Arial"/>
        </w:rPr>
        <w:t>, CSI-RS resources within CSI-RS resource sets will be configured by higher layers.  Then, DCI triggers one or more of the CSI-RS resource sets containing the higher layer configured CSI-RS resources.</w:t>
      </w:r>
    </w:p>
    <w:p w14:paraId="15BD2B48" w14:textId="77777777" w:rsidR="00AC2D6E" w:rsidRPr="00AC2D6E" w:rsidRDefault="00AC2D6E" w:rsidP="00AC2D6E">
      <w:pPr>
        <w:pStyle w:val="BodyText"/>
      </w:pPr>
    </w:p>
    <w:p w14:paraId="4FF64D38" w14:textId="64BCD3FE" w:rsidR="007F6675" w:rsidRPr="002D4E51" w:rsidRDefault="007F6675" w:rsidP="007F6675">
      <w:pPr>
        <w:pStyle w:val="BodyText"/>
        <w:rPr>
          <w:rFonts w:cs="Arial"/>
        </w:rPr>
      </w:pPr>
      <w:r w:rsidRPr="002D4E51">
        <w:rPr>
          <w:rFonts w:cs="Arial"/>
        </w:rPr>
        <w:t xml:space="preserve">It was agreed that which option to support will be based on at least the number </w:t>
      </w:r>
      <m:oMath>
        <m:r>
          <w:rPr>
            <w:rFonts w:ascii="Cambria Math" w:hAnsi="Cambria Math" w:cs="Arial"/>
          </w:rPr>
          <m:t>S</m:t>
        </m:r>
      </m:oMath>
      <w:r w:rsidRPr="002D4E51">
        <w:rPr>
          <w:rFonts w:cs="Arial"/>
        </w:rPr>
        <w:t xml:space="preserve"> of CSI-RS resource sets and the number of CSI-RS resources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oMath>
      <w:r w:rsidRPr="002D4E51">
        <w:rPr>
          <w:rFonts w:cs="Arial"/>
        </w:rPr>
        <w:t xml:space="preserve"> per resource set.  For instance, for CSI-RS resource sets containing only one (i.e., </w:t>
      </w:r>
      <m:oMath>
        <m:sSub>
          <m:sSubPr>
            <m:ctrlPr>
              <w:rPr>
                <w:rFonts w:ascii="Cambria Math" w:hAnsi="Cambria Math" w:cs="Arial"/>
              </w:rPr>
            </m:ctrlPr>
          </m:sSubPr>
          <m:e>
            <m:r>
              <w:rPr>
                <w:rFonts w:ascii="Cambria Math" w:hAnsi="Cambria Math" w:cs="Arial"/>
              </w:rPr>
              <m:t>K</m:t>
            </m:r>
          </m:e>
          <m:sub>
            <m:r>
              <w:rPr>
                <w:rFonts w:ascii="Cambria Math" w:hAnsi="Cambria Math" w:cs="Arial"/>
              </w:rPr>
              <m:t>s</m:t>
            </m:r>
          </m:sub>
        </m:sSub>
        <m:r>
          <m:rPr>
            <m:sty m:val="p"/>
          </m:rPr>
          <w:rPr>
            <w:rFonts w:ascii="Cambria Math" w:hAnsi="Cambria Math" w:cs="Arial"/>
          </w:rPr>
          <m:t>=1</m:t>
        </m:r>
      </m:oMath>
      <w:r w:rsidRPr="002D4E51">
        <w:rPr>
          <w:rFonts w:cs="Arial"/>
        </w:rPr>
        <w:t xml:space="preserve">) aperiodic CSI-RS and a relatively small number of CSI-RS resource sets (say </w:t>
      </w:r>
      <m:oMath>
        <m:r>
          <w:rPr>
            <w:rFonts w:ascii="Cambria Math" w:hAnsi="Cambria Math" w:cs="Arial"/>
          </w:rPr>
          <m:t>S</m:t>
        </m:r>
        <m:r>
          <m:rPr>
            <m:sty m:val="p"/>
          </m:rPr>
          <w:rPr>
            <w:rFonts w:ascii="Cambria Math" w:hAnsi="Cambria Math" w:cs="Arial"/>
          </w:rPr>
          <m:t>≤8</m:t>
        </m:r>
      </m:oMath>
      <w:r w:rsidRPr="002D4E51">
        <w:rPr>
          <w:rFonts w:cs="Arial"/>
        </w:rPr>
        <w:t xml:space="preserve">), the middle step of MAC CE activation/deactivation is not needed.  When the number </w:t>
      </w:r>
      <m:oMath>
        <m:r>
          <w:rPr>
            <w:rFonts w:ascii="Cambria Math" w:hAnsi="Cambria Math" w:cs="Arial"/>
          </w:rPr>
          <m:t>S</m:t>
        </m:r>
      </m:oMath>
      <w:r w:rsidRPr="002D4E51">
        <w:rPr>
          <w:rFonts w:cs="Arial"/>
        </w:rPr>
        <w:t xml:space="preserve"> of CSI-RS resource sets is relatively small, the gNB can higher layer configure different selections from a CSI-RS resource pool into each CSI-RS resource set.  As shown in </w:t>
      </w:r>
      <w:r w:rsidRPr="00032C8E">
        <w:rPr>
          <w:rFonts w:cs="Arial"/>
        </w:rPr>
        <w:fldChar w:fldCharType="begin"/>
      </w:r>
      <w:r w:rsidRPr="002D4E51">
        <w:rPr>
          <w:rFonts w:cs="Arial"/>
        </w:rPr>
        <w:instrText xml:space="preserve"> REF _Ref481538003 \h  \* MERGEFORMAT </w:instrText>
      </w:r>
      <w:r w:rsidRPr="00032C8E">
        <w:rPr>
          <w:rFonts w:cs="Arial"/>
        </w:rPr>
      </w:r>
      <w:r w:rsidRPr="00032C8E">
        <w:rPr>
          <w:rFonts w:cs="Arial"/>
        </w:rPr>
        <w:fldChar w:fldCharType="separate"/>
      </w:r>
      <w:r w:rsidR="002E7B56" w:rsidRPr="002E7B56">
        <w:rPr>
          <w:rFonts w:cs="Arial"/>
        </w:rPr>
        <w:t>Figure 1</w:t>
      </w:r>
      <w:r w:rsidRPr="00032C8E">
        <w:rPr>
          <w:rFonts w:cs="Arial"/>
        </w:rPr>
        <w:fldChar w:fldCharType="end"/>
      </w:r>
      <w:r w:rsidRPr="002D4E51">
        <w:rPr>
          <w:rFonts w:cs="Arial"/>
        </w:rPr>
        <w:t xml:space="preserve">, when </w:t>
      </w:r>
      <m:oMath>
        <m:r>
          <w:rPr>
            <w:rFonts w:ascii="Cambria Math" w:hAnsi="Cambria Math" w:cs="Arial"/>
          </w:rPr>
          <m:t>S</m:t>
        </m:r>
        <m:r>
          <m:rPr>
            <m:sty m:val="p"/>
          </m:rPr>
          <w:rPr>
            <w:rFonts w:ascii="Cambria Math" w:hAnsi="Cambria Math" w:cs="Arial"/>
          </w:rPr>
          <m:t>=4</m:t>
        </m:r>
      </m:oMath>
      <w:r w:rsidRPr="002D4E51">
        <w:rPr>
          <w:rFonts w:cs="Arial"/>
        </w:rPr>
        <w:t xml:space="preserve"> CSI-RS resource sets are configured with each resource set containing different selections from a CSI-RS resource pool, DCI can be used to select one of the </w:t>
      </w:r>
      <m:oMath>
        <m:r>
          <w:rPr>
            <w:rFonts w:ascii="Cambria Math" w:hAnsi="Cambria Math" w:cs="Arial"/>
          </w:rPr>
          <m:t>S</m:t>
        </m:r>
      </m:oMath>
      <w:r w:rsidRPr="002D4E51">
        <w:rPr>
          <w:rFonts w:cs="Arial"/>
        </w:rPr>
        <w:t xml:space="preserve"> CSI-RS resource sets.</w:t>
      </w:r>
    </w:p>
    <w:p w14:paraId="36FD4425" w14:textId="77777777" w:rsidR="007F6675" w:rsidRPr="002D4E51" w:rsidRDefault="007F6675" w:rsidP="007F6675">
      <w:pPr>
        <w:pStyle w:val="Observation"/>
        <w:spacing w:after="0"/>
        <w:ind w:left="1699" w:hanging="1699"/>
      </w:pPr>
      <w:bookmarkStart w:id="3" w:name="_Toc490215802"/>
      <w:bookmarkStart w:id="4" w:name="_Toc492930246"/>
      <w:bookmarkStart w:id="5" w:name="_Toc492933561"/>
      <w:r w:rsidRPr="002D4E51">
        <w:t xml:space="preserve">For aperiodic CSI-RS, </w:t>
      </w:r>
      <w:r w:rsidRPr="002D4E51">
        <w:rPr>
          <w:i/>
        </w:rPr>
        <w:t>S</w:t>
      </w:r>
      <w:r w:rsidRPr="002D4E51">
        <w:t xml:space="preserve"> CSI-RS resource sets can be higher layer configured with each set containing a different selection of aperiodic CSI-RS resources and DCI can be used to select one of the </w:t>
      </w:r>
      <w:r w:rsidRPr="002D4E51">
        <w:rPr>
          <w:i/>
        </w:rPr>
        <w:t>S</w:t>
      </w:r>
      <w:r w:rsidRPr="002D4E51">
        <w:t xml:space="preserve"> CSI-RS resource sets.</w:t>
      </w:r>
      <w:bookmarkEnd w:id="3"/>
      <w:bookmarkEnd w:id="4"/>
      <w:bookmarkEnd w:id="5"/>
    </w:p>
    <w:p w14:paraId="2D2C2160" w14:textId="77777777" w:rsidR="007F6675" w:rsidRDefault="007F6675" w:rsidP="007F6675"/>
    <w:p w14:paraId="110922DD" w14:textId="77777777" w:rsidR="007F6675" w:rsidRDefault="007F6675" w:rsidP="007F6675">
      <w:r>
        <w:rPr>
          <w:noProof/>
          <w:lang w:val="en-US" w:eastAsia="en-US"/>
        </w:rPr>
        <w:lastRenderedPageBreak/>
        <w:drawing>
          <wp:inline distT="0" distB="0" distL="0" distR="0" wp14:anchorId="3464138F" wp14:editId="7E4F14B6">
            <wp:extent cx="5029200" cy="22161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778" t="1440" b="2304"/>
                    <a:stretch/>
                  </pic:blipFill>
                  <pic:spPr bwMode="auto">
                    <a:xfrm>
                      <a:off x="0" y="0"/>
                      <a:ext cx="5029200" cy="2216163"/>
                    </a:xfrm>
                    <a:prstGeom prst="rect">
                      <a:avLst/>
                    </a:prstGeom>
                    <a:ln>
                      <a:noFill/>
                    </a:ln>
                    <a:extLst>
                      <a:ext uri="{53640926-AAD7-44D8-BBD7-CCE9431645EC}">
                        <a14:shadowObscured xmlns:a14="http://schemas.microsoft.com/office/drawing/2010/main"/>
                      </a:ext>
                    </a:extLst>
                  </pic:spPr>
                </pic:pic>
              </a:graphicData>
            </a:graphic>
          </wp:inline>
        </w:drawing>
      </w:r>
    </w:p>
    <w:p w14:paraId="268B3A99" w14:textId="223D91B8" w:rsidR="007F6675" w:rsidRPr="00746C7E" w:rsidRDefault="007F6675" w:rsidP="007F6675">
      <w:pPr>
        <w:pStyle w:val="Caption"/>
        <w:jc w:val="both"/>
      </w:pPr>
      <w:bookmarkStart w:id="6" w:name="_Ref481538003"/>
      <w:r w:rsidRPr="002D4E51">
        <w:t xml:space="preserve">Figure </w:t>
      </w:r>
      <w:r>
        <w:fldChar w:fldCharType="begin"/>
      </w:r>
      <w:r w:rsidRPr="002D4E51">
        <w:instrText xml:space="preserve"> SEQ Figure \* ARABIC </w:instrText>
      </w:r>
      <w:r>
        <w:fldChar w:fldCharType="separate"/>
      </w:r>
      <w:r w:rsidR="002E7B56">
        <w:rPr>
          <w:noProof/>
        </w:rPr>
        <w:t>1</w:t>
      </w:r>
      <w:r>
        <w:rPr>
          <w:noProof/>
        </w:rPr>
        <w:fldChar w:fldCharType="end"/>
      </w:r>
      <w:bookmarkEnd w:id="6"/>
      <w:r w:rsidRPr="002D4E51">
        <w:t>.  An example illustrating Option 2 for aperiodic CSI-RS</w:t>
      </w:r>
    </w:p>
    <w:p w14:paraId="4653CFE8" w14:textId="323ACD92" w:rsidR="007F6675" w:rsidRPr="00032C8E" w:rsidRDefault="007F6675" w:rsidP="007F6675">
      <w:pPr>
        <w:rPr>
          <w:rFonts w:eastAsiaTheme="minorEastAsia" w:cs="Arial"/>
        </w:rPr>
      </w:pPr>
      <w:r w:rsidRPr="00032C8E">
        <w:rPr>
          <w:rFonts w:cs="Arial"/>
        </w:rPr>
        <w:t xml:space="preserve">Option 1 is only needed if the number </w:t>
      </w:r>
      <m:oMath>
        <m:r>
          <w:rPr>
            <w:rFonts w:ascii="Cambria Math" w:hAnsi="Cambria Math" w:cs="Arial"/>
          </w:rPr>
          <m:t>S</m:t>
        </m:r>
      </m:oMath>
      <w:r w:rsidRPr="00032C8E">
        <w:rPr>
          <w:rFonts w:cs="Arial"/>
        </w:rPr>
        <w:t xml:space="preserve"> of CSI-RS resource sets is very large which could result in a large DCI overhead.  However, a question that is still open is ‘what is the maximum value of </w:t>
      </w:r>
      <m:oMath>
        <m:r>
          <w:rPr>
            <w:rFonts w:ascii="Cambria Math" w:hAnsi="Cambria Math" w:cs="Arial"/>
          </w:rPr>
          <m:t>S</m:t>
        </m:r>
      </m:oMath>
      <w:r w:rsidRPr="00032C8E">
        <w:rPr>
          <w:rFonts w:cs="Arial"/>
        </w:rPr>
        <w:t xml:space="preserve"> that </w:t>
      </w:r>
      <w:r w:rsidRPr="00032C8E">
        <w:rPr>
          <w:rFonts w:eastAsiaTheme="minorEastAsia" w:cs="Arial"/>
        </w:rPr>
        <w:t>should be supported?’</w:t>
      </w:r>
      <w:r w:rsidR="0040405A">
        <w:rPr>
          <w:rFonts w:eastAsiaTheme="minorEastAsia" w:cs="Arial"/>
        </w:rPr>
        <w:t xml:space="preserve"> This question is addressed in Section </w:t>
      </w:r>
      <w:r w:rsidR="0040405A">
        <w:rPr>
          <w:rFonts w:eastAsiaTheme="minorEastAsia" w:cs="Arial"/>
        </w:rPr>
        <w:fldChar w:fldCharType="begin"/>
      </w:r>
      <w:r w:rsidR="0040405A">
        <w:rPr>
          <w:rFonts w:eastAsiaTheme="minorEastAsia" w:cs="Arial"/>
        </w:rPr>
        <w:instrText xml:space="preserve"> REF _Ref492931147 \r \h </w:instrText>
      </w:r>
      <w:r w:rsidR="0040405A">
        <w:rPr>
          <w:rFonts w:eastAsiaTheme="minorEastAsia" w:cs="Arial"/>
        </w:rPr>
      </w:r>
      <w:r w:rsidR="0040405A">
        <w:rPr>
          <w:rFonts w:eastAsiaTheme="minorEastAsia" w:cs="Arial"/>
        </w:rPr>
        <w:fldChar w:fldCharType="separate"/>
      </w:r>
      <w:r w:rsidR="0040405A">
        <w:rPr>
          <w:rFonts w:eastAsiaTheme="minorEastAsia" w:cs="Arial"/>
        </w:rPr>
        <w:t>6</w:t>
      </w:r>
      <w:r w:rsidR="0040405A">
        <w:rPr>
          <w:rFonts w:eastAsiaTheme="minorEastAsia" w:cs="Arial"/>
        </w:rPr>
        <w:fldChar w:fldCharType="end"/>
      </w:r>
      <w:r w:rsidR="0040405A">
        <w:rPr>
          <w:rFonts w:eastAsiaTheme="minorEastAsia" w:cs="Arial"/>
        </w:rPr>
        <w:t xml:space="preserve"> below where we examine the requirements of the CSI framework to support various use cases and scenarios. </w:t>
      </w:r>
      <w:r w:rsidRPr="00032C8E">
        <w:rPr>
          <w:rFonts w:eastAsiaTheme="minorEastAsia" w:cs="Arial"/>
        </w:rPr>
        <w:t>There c</w:t>
      </w:r>
      <w:r w:rsidR="0040405A">
        <w:rPr>
          <w:rFonts w:eastAsiaTheme="minorEastAsia" w:cs="Arial"/>
        </w:rPr>
        <w:t>ould be two possible approaches consistent with Option 1 and 2 above.</w:t>
      </w:r>
    </w:p>
    <w:p w14:paraId="185BC655" w14:textId="77777777" w:rsidR="007F6675" w:rsidRPr="00032C8E" w:rsidRDefault="007F6675" w:rsidP="007F6675">
      <w:pPr>
        <w:pStyle w:val="ListParagraph"/>
        <w:numPr>
          <w:ilvl w:val="0"/>
          <w:numId w:val="18"/>
        </w:numPr>
        <w:jc w:val="both"/>
        <w:rPr>
          <w:rFonts w:asciiTheme="minorHAnsi" w:hAnsiTheme="minorHAnsi" w:cs="Arial"/>
          <w:szCs w:val="22"/>
          <w:lang w:eastAsia="zh-CN"/>
        </w:rPr>
      </w:pPr>
      <w:r w:rsidRPr="00032C8E">
        <w:rPr>
          <w:rFonts w:asciiTheme="minorHAnsi" w:hAnsiTheme="minorHAnsi" w:cs="Arial"/>
          <w:b/>
          <w:szCs w:val="22"/>
          <w:lang w:eastAsia="zh-CN"/>
        </w:rPr>
        <w:t>Approach 1:</w:t>
      </w:r>
      <w:r w:rsidRPr="00032C8E">
        <w:rPr>
          <w:rFonts w:asciiTheme="minorHAnsi" w:hAnsiTheme="minorHAnsi" w:cs="Arial"/>
          <w:szCs w:val="22"/>
          <w:lang w:eastAsia="zh-CN"/>
        </w:rPr>
        <w:t xml:space="preserve">  allow a large maximum value of </w:t>
      </w:r>
      <m:oMath>
        <m:r>
          <w:rPr>
            <w:rFonts w:ascii="Cambria Math" w:hAnsi="Cambria Math" w:cs="Arial"/>
            <w:szCs w:val="22"/>
            <w:lang w:eastAsia="zh-CN"/>
          </w:rPr>
          <m:t>S</m:t>
        </m:r>
      </m:oMath>
      <w:r w:rsidRPr="00032C8E">
        <w:rPr>
          <w:rFonts w:asciiTheme="minorHAnsi" w:hAnsiTheme="minorHAnsi" w:cs="Arial"/>
          <w:szCs w:val="22"/>
          <w:lang w:eastAsia="zh-CN"/>
        </w:rPr>
        <w:t xml:space="preserve"> (for example, </w:t>
      </w:r>
      <m:oMath>
        <m:r>
          <m:rPr>
            <m:sty m:val="p"/>
          </m:rPr>
          <w:rPr>
            <w:rFonts w:ascii="Cambria Math" w:hAnsi="Cambria Math" w:cs="Arial"/>
            <w:szCs w:val="22"/>
            <w:lang w:eastAsia="zh-CN"/>
          </w:rPr>
          <m:t>max</m:t>
        </m:r>
        <m:d>
          <m:dPr>
            <m:begChr m:val="{"/>
            <m:endChr m:val="}"/>
            <m:ctrlPr>
              <w:rPr>
                <w:rFonts w:ascii="Cambria Math" w:hAnsi="Cambria Math" w:cs="Arial"/>
                <w:szCs w:val="22"/>
                <w:lang w:eastAsia="zh-CN"/>
              </w:rPr>
            </m:ctrlPr>
          </m:dPr>
          <m:e>
            <m:r>
              <w:rPr>
                <w:rFonts w:ascii="Cambria Math" w:hAnsi="Cambria Math" w:cs="Arial"/>
                <w:szCs w:val="22"/>
                <w:lang w:eastAsia="zh-CN"/>
              </w:rPr>
              <m:t>S</m:t>
            </m:r>
          </m:e>
        </m:d>
        <m:r>
          <w:rPr>
            <w:rFonts w:ascii="Cambria Math" w:eastAsiaTheme="minorEastAsia" w:hAnsi="Cambria Math" w:cs="Arial"/>
            <w:szCs w:val="22"/>
            <w:lang w:eastAsia="zh-CN"/>
          </w:rPr>
          <m:t>=&gt;16</m:t>
        </m:r>
      </m:oMath>
      <w:r w:rsidRPr="00032C8E">
        <w:rPr>
          <w:rFonts w:asciiTheme="minorHAnsi" w:hAnsiTheme="minorHAnsi" w:cs="Arial"/>
          <w:szCs w:val="22"/>
          <w:lang w:eastAsia="zh-CN"/>
        </w:rPr>
        <w:t>) and support the intermediate step of MAC CE act</w:t>
      </w:r>
      <w:proofErr w:type="spellStart"/>
      <w:r w:rsidRPr="00032C8E">
        <w:rPr>
          <w:rFonts w:asciiTheme="minorHAnsi" w:hAnsiTheme="minorHAnsi" w:cs="Arial"/>
          <w:szCs w:val="22"/>
          <w:lang w:eastAsia="zh-CN"/>
        </w:rPr>
        <w:t>ivation</w:t>
      </w:r>
      <w:proofErr w:type="spellEnd"/>
      <w:r w:rsidRPr="00032C8E">
        <w:rPr>
          <w:rFonts w:asciiTheme="minorHAnsi" w:hAnsiTheme="minorHAnsi" w:cs="Arial"/>
          <w:szCs w:val="22"/>
          <w:lang w:eastAsia="zh-CN"/>
        </w:rPr>
        <w:t>/deactivation in order to reduce the DCI overhead to select a resource set.  In this approach, a large number of CSI-RS resource sets can be higher layer configured, and MAC CE can be used to activate/deactivate a subset of the configured CSI-RS resource sets.  Then, DCI triggers one of the activated/deactivated CSI-RS resource sets.  This corresponds to Option 1.</w:t>
      </w:r>
    </w:p>
    <w:p w14:paraId="13D4768F" w14:textId="6DA9EDB3" w:rsidR="007F6675" w:rsidRPr="00032C8E" w:rsidRDefault="007F6675" w:rsidP="007F6675">
      <w:pPr>
        <w:pStyle w:val="ListParagraph"/>
        <w:numPr>
          <w:ilvl w:val="0"/>
          <w:numId w:val="18"/>
        </w:numPr>
        <w:jc w:val="both"/>
        <w:rPr>
          <w:rFonts w:asciiTheme="minorHAnsi" w:hAnsiTheme="minorHAnsi" w:cs="Arial"/>
          <w:szCs w:val="22"/>
          <w:lang w:eastAsia="zh-CN"/>
        </w:rPr>
      </w:pPr>
      <w:r w:rsidRPr="00032C8E">
        <w:rPr>
          <w:rFonts w:asciiTheme="minorHAnsi" w:hAnsiTheme="minorHAnsi" w:cs="Arial"/>
          <w:b/>
          <w:szCs w:val="22"/>
          <w:lang w:eastAsia="zh-CN"/>
        </w:rPr>
        <w:t>Approach 2:</w:t>
      </w:r>
      <w:r w:rsidRPr="00032C8E">
        <w:rPr>
          <w:rFonts w:asciiTheme="minorHAnsi" w:hAnsiTheme="minorHAnsi" w:cs="Arial"/>
          <w:szCs w:val="22"/>
          <w:lang w:eastAsia="zh-CN"/>
        </w:rPr>
        <w:t xml:space="preserve">  Limit the maximum value of </w:t>
      </w:r>
      <m:oMath>
        <m:r>
          <w:rPr>
            <w:rFonts w:ascii="Cambria Math" w:hAnsi="Cambria Math" w:cs="Arial"/>
            <w:szCs w:val="22"/>
            <w:lang w:eastAsia="zh-CN"/>
          </w:rPr>
          <m:t>S</m:t>
        </m:r>
      </m:oMath>
      <w:r w:rsidRPr="00032C8E">
        <w:rPr>
          <w:rFonts w:asciiTheme="minorHAnsi" w:hAnsiTheme="minorHAnsi" w:cs="Arial"/>
          <w:szCs w:val="22"/>
          <w:lang w:eastAsia="zh-CN"/>
        </w:rPr>
        <w:t xml:space="preserve"> to a relatively small number (for example, </w:t>
      </w:r>
      <m:oMath>
        <m:r>
          <m:rPr>
            <m:sty m:val="p"/>
          </m:rPr>
          <w:rPr>
            <w:rFonts w:ascii="Cambria Math" w:hAnsi="Cambria Math" w:cs="Arial"/>
            <w:szCs w:val="22"/>
            <w:lang w:eastAsia="zh-CN"/>
          </w:rPr>
          <m:t>max</m:t>
        </m:r>
        <m:d>
          <m:dPr>
            <m:begChr m:val="{"/>
            <m:endChr m:val="}"/>
            <m:ctrlPr>
              <w:rPr>
                <w:rFonts w:ascii="Cambria Math" w:hAnsi="Cambria Math" w:cs="Arial"/>
                <w:szCs w:val="22"/>
                <w:lang w:eastAsia="zh-CN"/>
              </w:rPr>
            </m:ctrlPr>
          </m:dPr>
          <m:e>
            <m:r>
              <w:rPr>
                <w:rFonts w:ascii="Cambria Math" w:hAnsi="Cambria Math" w:cs="Arial"/>
                <w:szCs w:val="22"/>
                <w:lang w:eastAsia="zh-CN"/>
              </w:rPr>
              <m:t>S</m:t>
            </m:r>
          </m:e>
        </m:d>
        <m:r>
          <w:rPr>
            <w:rFonts w:ascii="Cambria Math" w:eastAsiaTheme="minorEastAsia" w:hAnsi="Cambria Math" w:cs="Arial"/>
            <w:szCs w:val="22"/>
            <w:lang w:eastAsia="zh-CN"/>
          </w:rPr>
          <m:t>=8</m:t>
        </m:r>
      </m:oMath>
      <w:r w:rsidRPr="00032C8E">
        <w:rPr>
          <w:rFonts w:asciiTheme="minorHAnsi" w:hAnsiTheme="minorHAnsi" w:cs="Arial"/>
          <w:szCs w:val="22"/>
          <w:lang w:eastAsia="zh-CN"/>
        </w:rPr>
        <w:t xml:space="preserve">).  In this approach, </w:t>
      </w:r>
      <w:r>
        <w:rPr>
          <w:rFonts w:asciiTheme="minorHAnsi" w:hAnsiTheme="minorHAnsi" w:cs="Arial"/>
          <w:szCs w:val="22"/>
          <w:lang w:eastAsia="zh-CN"/>
        </w:rPr>
        <w:t xml:space="preserve">one can simply </w:t>
      </w:r>
      <w:r w:rsidRPr="00032C8E">
        <w:rPr>
          <w:rFonts w:asciiTheme="minorHAnsi" w:hAnsiTheme="minorHAnsi" w:cs="Arial"/>
          <w:szCs w:val="22"/>
          <w:lang w:eastAsia="zh-CN"/>
        </w:rPr>
        <w:t xml:space="preserve">select one of the S CSI-RS resource sets and the intermediate step of MAC CE is not needed.  </w:t>
      </w:r>
      <w:r>
        <w:rPr>
          <w:rFonts w:asciiTheme="minorHAnsi" w:hAnsiTheme="minorHAnsi" w:cs="Arial"/>
          <w:szCs w:val="22"/>
          <w:lang w:eastAsia="zh-CN"/>
        </w:rPr>
        <w:t xml:space="preserve">As discussed in </w:t>
      </w:r>
      <w:r w:rsidR="0040405A">
        <w:rPr>
          <w:rFonts w:eastAsiaTheme="minorEastAsia" w:cs="Arial"/>
        </w:rPr>
        <w:t xml:space="preserve">Section </w:t>
      </w:r>
      <w:r w:rsidR="0040405A">
        <w:rPr>
          <w:rFonts w:eastAsiaTheme="minorEastAsia" w:cs="Arial"/>
        </w:rPr>
        <w:fldChar w:fldCharType="begin"/>
      </w:r>
      <w:r w:rsidR="0040405A">
        <w:rPr>
          <w:rFonts w:eastAsiaTheme="minorEastAsia" w:cs="Arial"/>
        </w:rPr>
        <w:instrText xml:space="preserve"> REF _Ref492931147 \r \h </w:instrText>
      </w:r>
      <w:r w:rsidR="0040405A">
        <w:rPr>
          <w:rFonts w:eastAsiaTheme="minorEastAsia" w:cs="Arial"/>
        </w:rPr>
      </w:r>
      <w:r w:rsidR="0040405A">
        <w:rPr>
          <w:rFonts w:eastAsiaTheme="minorEastAsia" w:cs="Arial"/>
        </w:rPr>
        <w:fldChar w:fldCharType="separate"/>
      </w:r>
      <w:r w:rsidR="0040405A">
        <w:rPr>
          <w:rFonts w:eastAsiaTheme="minorEastAsia" w:cs="Arial"/>
        </w:rPr>
        <w:t>6</w:t>
      </w:r>
      <w:r w:rsidR="0040405A">
        <w:rPr>
          <w:rFonts w:eastAsiaTheme="minorEastAsia" w:cs="Arial"/>
        </w:rPr>
        <w:fldChar w:fldCharType="end"/>
      </w:r>
      <w:r w:rsidR="0040405A">
        <w:rPr>
          <w:rFonts w:eastAsiaTheme="minorEastAsia" w:cs="Arial"/>
        </w:rPr>
        <w:t xml:space="preserve"> below</w:t>
      </w:r>
      <w:r>
        <w:rPr>
          <w:rFonts w:asciiTheme="minorHAnsi" w:hAnsiTheme="minorHAnsi" w:cs="Arial"/>
          <w:szCs w:val="22"/>
          <w:lang w:eastAsia="zh-CN"/>
        </w:rPr>
        <w:t xml:space="preserve">, the case with </w:t>
      </w:r>
      <m:oMath>
        <m:r>
          <w:rPr>
            <w:rFonts w:ascii="Cambria Math" w:hAnsi="Cambria Math" w:cs="Arial"/>
            <w:szCs w:val="22"/>
            <w:lang w:eastAsia="zh-CN"/>
          </w:rPr>
          <m:t>S=8</m:t>
        </m:r>
      </m:oMath>
      <w:r>
        <w:rPr>
          <w:rFonts w:asciiTheme="minorHAnsi" w:hAnsiTheme="minorHAnsi" w:cs="Arial"/>
          <w:szCs w:val="22"/>
          <w:lang w:eastAsia="zh-CN"/>
        </w:rPr>
        <w:t xml:space="preserve"> can be achieved with 3 bits in DCI and hence DCI overhead is not a concern.  </w:t>
      </w:r>
      <w:r w:rsidRPr="00032C8E">
        <w:rPr>
          <w:rFonts w:asciiTheme="minorHAnsi" w:hAnsiTheme="minorHAnsi" w:cs="Arial"/>
          <w:szCs w:val="22"/>
          <w:lang w:eastAsia="zh-CN"/>
        </w:rPr>
        <w:t>If the resource settings need to be changed, this can be done by higher layer reconfiguration, if needed.  This corresponds to Option 2.</w:t>
      </w:r>
    </w:p>
    <w:p w14:paraId="58D510F5" w14:textId="77777777" w:rsidR="007F6675" w:rsidRDefault="007F6675" w:rsidP="007F6675">
      <w:r w:rsidRPr="00032C8E">
        <w:rPr>
          <w:rFonts w:eastAsiaTheme="minorEastAsia" w:cs="Arial"/>
        </w:rPr>
        <w:t xml:space="preserve">The fundamental difference between the two approaches is whether </w:t>
      </w:r>
      <w:r w:rsidRPr="00032C8E">
        <w:rPr>
          <w:rFonts w:cs="Arial"/>
        </w:rPr>
        <w:t xml:space="preserve">higher layer </w:t>
      </w:r>
      <w:r w:rsidRPr="00032C8E">
        <w:rPr>
          <w:rFonts w:eastAsiaTheme="minorEastAsia" w:cs="Arial"/>
        </w:rPr>
        <w:t xml:space="preserve">configuration with a small number </w:t>
      </w:r>
      <w:r w:rsidRPr="00032C8E">
        <w:rPr>
          <w:rFonts w:eastAsiaTheme="minorEastAsia" w:cs="Arial"/>
          <w:i/>
        </w:rPr>
        <w:t>S</w:t>
      </w:r>
      <w:r w:rsidRPr="00032C8E">
        <w:rPr>
          <w:rFonts w:eastAsiaTheme="minorEastAsia" w:cs="Arial"/>
        </w:rPr>
        <w:t xml:space="preserve"> of CSI-RS resource sets is sufficient or if </w:t>
      </w:r>
      <w:r w:rsidRPr="00032C8E">
        <w:rPr>
          <w:rFonts w:cs="Arial"/>
        </w:rPr>
        <w:t xml:space="preserve">higher layer </w:t>
      </w:r>
      <w:r w:rsidRPr="00032C8E">
        <w:rPr>
          <w:rFonts w:eastAsiaTheme="minorEastAsia" w:cs="Arial"/>
        </w:rPr>
        <w:t xml:space="preserve">configuration with a large </w:t>
      </w:r>
      <w:r w:rsidRPr="00032C8E">
        <w:rPr>
          <w:rFonts w:eastAsiaTheme="minorEastAsia" w:cs="Arial"/>
          <w:i/>
        </w:rPr>
        <w:t>S</w:t>
      </w:r>
      <w:r w:rsidRPr="00032C8E">
        <w:rPr>
          <w:rFonts w:eastAsiaTheme="minorEastAsia" w:cs="Arial"/>
        </w:rPr>
        <w:t xml:space="preserve"> with additional MAC CE </w:t>
      </w:r>
      <w:r w:rsidRPr="002D4E51">
        <w:t>activation/deactivation is needed</w:t>
      </w:r>
      <w:r w:rsidRPr="00032C8E">
        <w:rPr>
          <w:rFonts w:eastAsiaTheme="minorEastAsia" w:cs="Arial"/>
        </w:rPr>
        <w:t xml:space="preserve">.  </w:t>
      </w:r>
      <w:r w:rsidRPr="002D4E51">
        <w:t>In our view, we don’t see a clear use case for a very large number of CSI-RS resource sets to be configured to a UE and</w:t>
      </w:r>
      <w:r>
        <w:t xml:space="preserve"> we thus make the following proposal:</w:t>
      </w:r>
    </w:p>
    <w:p w14:paraId="00F86C03" w14:textId="543B9DBE" w:rsidR="007F6675" w:rsidRPr="002D4E51" w:rsidRDefault="007F6675" w:rsidP="00394742">
      <w:pPr>
        <w:pStyle w:val="KeyProposal"/>
      </w:pPr>
      <w:bookmarkStart w:id="7" w:name="_Toc481102052"/>
      <w:bookmarkStart w:id="8" w:name="_Toc481106958"/>
      <w:bookmarkStart w:id="9" w:name="_Toc481108972"/>
      <w:bookmarkStart w:id="10" w:name="_Toc481592567"/>
      <w:bookmarkStart w:id="11" w:name="_Toc481592626"/>
      <w:bookmarkStart w:id="12" w:name="_Toc481610138"/>
      <w:bookmarkStart w:id="13" w:name="_Toc481610430"/>
      <w:bookmarkStart w:id="14" w:name="_Toc481612470"/>
      <w:bookmarkStart w:id="15" w:name="_Toc481620991"/>
      <w:bookmarkStart w:id="16" w:name="_Toc481622289"/>
      <w:bookmarkStart w:id="17" w:name="_Toc481628868"/>
      <w:bookmarkStart w:id="18" w:name="_Toc481628918"/>
      <w:bookmarkStart w:id="19" w:name="_Toc481631585"/>
      <w:bookmarkStart w:id="20" w:name="_Toc481671064"/>
      <w:bookmarkStart w:id="21" w:name="_Toc481703124"/>
      <w:bookmarkStart w:id="22" w:name="_Toc481703170"/>
      <w:bookmarkStart w:id="23" w:name="_Toc481770575"/>
      <w:bookmarkStart w:id="24" w:name="_Toc481770840"/>
      <w:bookmarkStart w:id="25" w:name="_Toc481770996"/>
      <w:bookmarkStart w:id="26" w:name="_Toc481775102"/>
      <w:bookmarkStart w:id="27" w:name="_Toc481795541"/>
      <w:bookmarkStart w:id="28" w:name="_Toc485396226"/>
      <w:bookmarkStart w:id="29" w:name="_Toc490211810"/>
      <w:bookmarkStart w:id="30" w:name="_Toc490212050"/>
      <w:bookmarkStart w:id="31" w:name="_Toc490215804"/>
      <w:bookmarkStart w:id="32" w:name="_Toc490251172"/>
      <w:bookmarkStart w:id="33" w:name="_Toc492928651"/>
      <w:bookmarkStart w:id="34" w:name="_Toc492933563"/>
      <w:r w:rsidRPr="002D4E51">
        <w:t>For aperiodic CSI-RS, support higher layer configuration</w:t>
      </w:r>
      <w:r w:rsidR="0040405A">
        <w:t xml:space="preserve"> (RRC) of CSI-RS resources in resource sets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40405A">
        <w:t>+ DCI triggering one or more of the CSI-RS resource sets.</w:t>
      </w:r>
      <w:bookmarkEnd w:id="34"/>
    </w:p>
    <w:p w14:paraId="7C346F93" w14:textId="77777777" w:rsidR="0040405A" w:rsidRDefault="0040405A" w:rsidP="007F6675">
      <w:pPr>
        <w:spacing w:after="0"/>
      </w:pPr>
    </w:p>
    <w:p w14:paraId="207BB02E" w14:textId="77777777" w:rsidR="007F6675" w:rsidRPr="002D4E51" w:rsidRDefault="007F6675" w:rsidP="007F6675">
      <w:r w:rsidRPr="002D4E51">
        <w:t>Another remaining issue with regards to aperiodic CSI-RS is whether joint DCI triggering of aperiodic CSI-RS and aperiodic CSI reporting is supported.  Since it is already agreed that aperiodic CSI reporting is triggered by DCI and given that aperiodic CSI-RS is ‘single-shot’, we make the following proposal:</w:t>
      </w:r>
    </w:p>
    <w:p w14:paraId="7E676D3B" w14:textId="629A22AB" w:rsidR="007F6675" w:rsidRPr="002D4E51" w:rsidRDefault="007F6675" w:rsidP="002E7B56">
      <w:pPr>
        <w:pStyle w:val="KeyProposal"/>
      </w:pPr>
      <w:bookmarkStart w:id="35" w:name="_Toc481770997"/>
      <w:bookmarkStart w:id="36" w:name="_Toc481775103"/>
      <w:bookmarkStart w:id="37" w:name="_Toc481795542"/>
      <w:bookmarkStart w:id="38" w:name="_Toc485396227"/>
      <w:bookmarkStart w:id="39" w:name="_Toc490211811"/>
      <w:bookmarkStart w:id="40" w:name="_Toc490212051"/>
      <w:bookmarkStart w:id="41" w:name="_Toc490215805"/>
      <w:bookmarkStart w:id="42" w:name="_Toc490251173"/>
      <w:bookmarkStart w:id="43" w:name="_Toc492928652"/>
      <w:bookmarkStart w:id="44" w:name="_Toc492933564"/>
      <w:r w:rsidRPr="002D4E51">
        <w:t>For aperiodic CSI-RS, joint DCI triggering with aperiodic CSI reporting is supported.</w:t>
      </w:r>
      <w:bookmarkEnd w:id="35"/>
      <w:bookmarkEnd w:id="36"/>
      <w:bookmarkEnd w:id="37"/>
      <w:bookmarkEnd w:id="38"/>
      <w:bookmarkEnd w:id="39"/>
      <w:bookmarkEnd w:id="40"/>
      <w:bookmarkEnd w:id="41"/>
      <w:bookmarkEnd w:id="42"/>
      <w:bookmarkEnd w:id="43"/>
      <w:bookmarkEnd w:id="44"/>
    </w:p>
    <w:p w14:paraId="60D6774E" w14:textId="77777777" w:rsidR="007F6675" w:rsidRPr="00916766" w:rsidRDefault="007F6675" w:rsidP="002E7B56">
      <w:pPr>
        <w:pStyle w:val="Heading1"/>
      </w:pPr>
      <w:r>
        <w:t>Dynamic signalling for semi-persistent CSI-RS</w:t>
      </w:r>
    </w:p>
    <w:p w14:paraId="1EABC361" w14:textId="42C6C99C" w:rsidR="007F6675" w:rsidRPr="002D4E51" w:rsidRDefault="007F6675" w:rsidP="007F6675">
      <w:pPr>
        <w:rPr>
          <w:szCs w:val="21"/>
        </w:rPr>
      </w:pPr>
      <w:r w:rsidRPr="00D17165">
        <w:t xml:space="preserve">For semi-persistent CSI-RS, </w:t>
      </w:r>
      <w:r>
        <w:t xml:space="preserve">some </w:t>
      </w:r>
      <w:r w:rsidRPr="00D17165">
        <w:t>companies have argued that MAC CE based activation/deactivation has better reliability when compared to DCI based activation/deactivation.</w:t>
      </w:r>
      <w:r>
        <w:t xml:space="preserve">  </w:t>
      </w:r>
      <w:r w:rsidRPr="00370CF6">
        <w:rPr>
          <w:szCs w:val="21"/>
        </w:rPr>
        <w:t xml:space="preserve">In </w:t>
      </w:r>
      <w:r>
        <w:rPr>
          <w:szCs w:val="21"/>
        </w:rPr>
        <w:fldChar w:fldCharType="begin"/>
      </w:r>
      <w:r>
        <w:rPr>
          <w:szCs w:val="21"/>
        </w:rPr>
        <w:instrText xml:space="preserve"> REF _Ref490212063 \r \h </w:instrText>
      </w:r>
      <w:r>
        <w:rPr>
          <w:szCs w:val="21"/>
        </w:rPr>
      </w:r>
      <w:r>
        <w:rPr>
          <w:szCs w:val="21"/>
        </w:rPr>
        <w:fldChar w:fldCharType="separate"/>
      </w:r>
      <w:r w:rsidR="002E7B56">
        <w:rPr>
          <w:szCs w:val="21"/>
        </w:rPr>
        <w:t>[1]</w:t>
      </w:r>
      <w:r>
        <w:rPr>
          <w:szCs w:val="21"/>
        </w:rPr>
        <w:fldChar w:fldCharType="end"/>
      </w:r>
      <w:r w:rsidRPr="00370CF6">
        <w:rPr>
          <w:szCs w:val="21"/>
        </w:rPr>
        <w:t>, a DCI based activation of semi-persistent CSI-RS scheme is discussed where DTX detection of a first CSI report can be used to ensure reliability</w:t>
      </w:r>
      <w:r>
        <w:rPr>
          <w:szCs w:val="21"/>
        </w:rPr>
        <w:t xml:space="preserve">.  In </w:t>
      </w:r>
      <w:r w:rsidR="001A22F7">
        <w:rPr>
          <w:szCs w:val="21"/>
        </w:rPr>
        <w:t>a</w:t>
      </w:r>
      <w:r>
        <w:rPr>
          <w:szCs w:val="21"/>
        </w:rPr>
        <w:t xml:space="preserve"> companion contribution </w:t>
      </w:r>
      <w:r>
        <w:rPr>
          <w:szCs w:val="21"/>
        </w:rPr>
        <w:fldChar w:fldCharType="begin"/>
      </w:r>
      <w:r>
        <w:rPr>
          <w:szCs w:val="21"/>
        </w:rPr>
        <w:instrText xml:space="preserve"> REF _Ref481612803 \r \h  \* MERGEFORMAT </w:instrText>
      </w:r>
      <w:r>
        <w:rPr>
          <w:szCs w:val="21"/>
        </w:rPr>
      </w:r>
      <w:r>
        <w:rPr>
          <w:szCs w:val="21"/>
        </w:rPr>
        <w:fldChar w:fldCharType="separate"/>
      </w:r>
      <w:r w:rsidR="002E7B56">
        <w:rPr>
          <w:szCs w:val="21"/>
        </w:rPr>
        <w:t>[2]</w:t>
      </w:r>
      <w:r>
        <w:rPr>
          <w:szCs w:val="21"/>
        </w:rPr>
        <w:fldChar w:fldCharType="end"/>
      </w:r>
      <w:r>
        <w:rPr>
          <w:szCs w:val="21"/>
        </w:rPr>
        <w:t xml:space="preserve">, </w:t>
      </w:r>
      <w:r w:rsidRPr="002D4E51">
        <w:rPr>
          <w:szCs w:val="21"/>
        </w:rPr>
        <w:t xml:space="preserve">we provide a comparison of reliability associated with MAC CE based CSI-RS activation and that associated with DCI based activation for LTE. </w:t>
      </w:r>
    </w:p>
    <w:p w14:paraId="3E732420" w14:textId="137FA8B1" w:rsidR="007F6675" w:rsidRDefault="007F6675" w:rsidP="007F6675">
      <w:r w:rsidRPr="002D4E51">
        <w:rPr>
          <w:szCs w:val="21"/>
        </w:rPr>
        <w:lastRenderedPageBreak/>
        <w:t xml:space="preserve">As discussed in </w:t>
      </w:r>
      <w:r>
        <w:rPr>
          <w:szCs w:val="21"/>
        </w:rPr>
        <w:fldChar w:fldCharType="begin"/>
      </w:r>
      <w:r>
        <w:rPr>
          <w:szCs w:val="21"/>
        </w:rPr>
        <w:instrText xml:space="preserve"> REF _Ref481612803 \r \h  \* MERGEFORMAT </w:instrText>
      </w:r>
      <w:r>
        <w:rPr>
          <w:szCs w:val="21"/>
        </w:rPr>
      </w:r>
      <w:r>
        <w:rPr>
          <w:szCs w:val="21"/>
        </w:rPr>
        <w:fldChar w:fldCharType="separate"/>
      </w:r>
      <w:r w:rsidR="002E7B56">
        <w:rPr>
          <w:szCs w:val="21"/>
        </w:rPr>
        <w:t>[2]</w:t>
      </w:r>
      <w:r>
        <w:rPr>
          <w:szCs w:val="21"/>
        </w:rPr>
        <w:fldChar w:fldCharType="end"/>
      </w:r>
      <w:r w:rsidRPr="002D4E51">
        <w:rPr>
          <w:szCs w:val="21"/>
        </w:rPr>
        <w:t xml:space="preserve">, </w:t>
      </w:r>
      <w:r>
        <w:t>in the case of MAC CE activation, a DL DCI is needed to trigger a PDSCH resource which contains the MAC CE activation message.  If the UE misses this DCI message</w:t>
      </w:r>
      <w:r>
        <w:rPr>
          <w:rFonts w:eastAsiaTheme="minorEastAsia"/>
        </w:rPr>
        <w:t xml:space="preserve">, then the UE does not receive the MAC CE activation message.  This is similar to the case when the UE misses the DCI in the DCI based </w:t>
      </w:r>
      <w:r w:rsidRPr="00495360">
        <w:rPr>
          <w:rFonts w:eastAsiaTheme="minorEastAsia"/>
        </w:rPr>
        <w:t>CSI-RS activation.</w:t>
      </w:r>
      <w:r>
        <w:rPr>
          <w:rFonts w:eastAsiaTheme="minorEastAsia"/>
        </w:rPr>
        <w:t xml:space="preserve">  It is further noted in</w:t>
      </w:r>
      <w:r w:rsidRPr="002D4E51">
        <w:rPr>
          <w:szCs w:val="21"/>
        </w:rPr>
        <w:t xml:space="preserve"> </w:t>
      </w:r>
      <w:r>
        <w:rPr>
          <w:szCs w:val="21"/>
        </w:rPr>
        <w:fldChar w:fldCharType="begin"/>
      </w:r>
      <w:r>
        <w:rPr>
          <w:szCs w:val="21"/>
        </w:rPr>
        <w:instrText xml:space="preserve"> REF _Ref481612803 \r \h  \* MERGEFORMAT </w:instrText>
      </w:r>
      <w:r>
        <w:rPr>
          <w:szCs w:val="21"/>
        </w:rPr>
      </w:r>
      <w:r>
        <w:rPr>
          <w:szCs w:val="21"/>
        </w:rPr>
        <w:fldChar w:fldCharType="separate"/>
      </w:r>
      <w:r w:rsidR="002E7B56">
        <w:rPr>
          <w:szCs w:val="21"/>
        </w:rPr>
        <w:t>[2]</w:t>
      </w:r>
      <w:r>
        <w:rPr>
          <w:szCs w:val="21"/>
        </w:rPr>
        <w:fldChar w:fldCharType="end"/>
      </w:r>
      <w:r>
        <w:rPr>
          <w:rFonts w:eastAsiaTheme="minorEastAsia"/>
        </w:rPr>
        <w:t xml:space="preserve"> that in the DCI based activation method of</w:t>
      </w:r>
      <w:r>
        <w:t xml:space="preserve"> </w:t>
      </w:r>
      <w:r>
        <w:fldChar w:fldCharType="begin"/>
      </w:r>
      <w:r>
        <w:instrText xml:space="preserve"> REF _Ref490212063 \r \h </w:instrText>
      </w:r>
      <w:r>
        <w:fldChar w:fldCharType="separate"/>
      </w:r>
      <w:r w:rsidR="002E7B56">
        <w:t>[1]</w:t>
      </w:r>
      <w:r>
        <w:fldChar w:fldCharType="end"/>
      </w:r>
      <w:r>
        <w:t xml:space="preserve">, it is sufficient for the </w:t>
      </w:r>
      <w:proofErr w:type="spellStart"/>
      <w:r>
        <w:t>gNB</w:t>
      </w:r>
      <w:proofErr w:type="spellEnd"/>
      <w:r>
        <w:t xml:space="preserve"> to detect the presence of a first CSI report (i.e., DTX).  Hence, in </w:t>
      </w:r>
      <w:r>
        <w:rPr>
          <w:szCs w:val="21"/>
        </w:rPr>
        <w:fldChar w:fldCharType="begin"/>
      </w:r>
      <w:r>
        <w:rPr>
          <w:szCs w:val="21"/>
        </w:rPr>
        <w:instrText xml:space="preserve"> REF _Ref481612803 \r \h  \* MERGEFORMAT </w:instrText>
      </w:r>
      <w:r>
        <w:rPr>
          <w:szCs w:val="21"/>
        </w:rPr>
      </w:r>
      <w:r>
        <w:rPr>
          <w:szCs w:val="21"/>
        </w:rPr>
        <w:fldChar w:fldCharType="separate"/>
      </w:r>
      <w:r w:rsidR="002E7B56">
        <w:rPr>
          <w:szCs w:val="21"/>
        </w:rPr>
        <w:t>[2]</w:t>
      </w:r>
      <w:r>
        <w:rPr>
          <w:szCs w:val="21"/>
        </w:rPr>
        <w:fldChar w:fldCharType="end"/>
      </w:r>
      <w:r>
        <w:t>, we make the following observation:</w:t>
      </w:r>
    </w:p>
    <w:p w14:paraId="623DA8D4" w14:textId="7222378F" w:rsidR="007F6675" w:rsidRDefault="007F6675" w:rsidP="007F6675">
      <w:pPr>
        <w:pStyle w:val="Observation"/>
        <w:overflowPunct/>
        <w:autoSpaceDE/>
        <w:autoSpaceDN/>
        <w:adjustRightInd/>
        <w:spacing w:after="0"/>
        <w:textAlignment w:val="auto"/>
      </w:pPr>
      <w:bookmarkStart w:id="45" w:name="_Toc490215803"/>
      <w:bookmarkStart w:id="46" w:name="_Toc492930247"/>
      <w:bookmarkStart w:id="47" w:name="_Toc492933562"/>
      <w:r w:rsidRPr="002D4E51">
        <w:t>DCI based activation of semi-persistent CSI-RS with DTX detection of a first CSI report can provide sufficient reliability when compared to MAC CE based activation of semi-persistent CSI-RS, hence the open issue can be solved solely by DCI.</w:t>
      </w:r>
      <w:bookmarkEnd w:id="45"/>
      <w:bookmarkEnd w:id="46"/>
      <w:bookmarkEnd w:id="47"/>
    </w:p>
    <w:p w14:paraId="25BA5406" w14:textId="77777777" w:rsidR="002E7B56" w:rsidRPr="002D4E51" w:rsidRDefault="002E7B56" w:rsidP="002E7B56">
      <w:pPr>
        <w:pStyle w:val="BodyText"/>
      </w:pPr>
    </w:p>
    <w:p w14:paraId="7282B89C" w14:textId="77777777" w:rsidR="007F6675" w:rsidRPr="002D4E51" w:rsidRDefault="007F6675" w:rsidP="007F6675">
      <w:pPr>
        <w:rPr>
          <w:sz w:val="21"/>
          <w:szCs w:val="21"/>
        </w:rPr>
      </w:pPr>
      <w:r w:rsidRPr="002D4E51">
        <w:t>The main benefit of DCI based activation/deactivation is that it allows semi-persistent CSI-RS to be activated/deactivated more quickly than MAC CE.</w:t>
      </w:r>
    </w:p>
    <w:p w14:paraId="1BF13295" w14:textId="11D0D68F" w:rsidR="007F6675" w:rsidRDefault="007F6675" w:rsidP="007F6675">
      <w:pPr>
        <w:rPr>
          <w:sz w:val="21"/>
          <w:szCs w:val="21"/>
        </w:rPr>
      </w:pPr>
      <w:r w:rsidRPr="002D4E51">
        <w:t>Whether DCI based activation/deactivation results in large DCI overhead depends on the number of semi-persistent resource settings and the number of CSI-RS resource sets in those resource settings.  Hence, when the number of semi-persistent resource settings are below a certain value where DCI overhead is less of a concern, DCI based activation/deactivation should be supported for semi-persistent CSI-RS.  A key question then is ‘what is the maximum number of semi-persistent resource settings and the maximum number of CSI-RS resource sets in those resource settings?’</w:t>
      </w:r>
      <w:r w:rsidR="001A22F7">
        <w:t xml:space="preserve">. </w:t>
      </w:r>
      <w:r>
        <w:t>There could be two approaches:</w:t>
      </w:r>
    </w:p>
    <w:p w14:paraId="0F2E45FD" w14:textId="77777777" w:rsidR="007F6675" w:rsidRPr="00484153" w:rsidRDefault="007F6675" w:rsidP="007F6675">
      <w:pPr>
        <w:pStyle w:val="ListParagraph"/>
        <w:numPr>
          <w:ilvl w:val="0"/>
          <w:numId w:val="18"/>
        </w:numPr>
        <w:jc w:val="both"/>
        <w:rPr>
          <w:lang w:eastAsia="zh-CN"/>
        </w:rPr>
      </w:pPr>
      <w:r w:rsidRPr="00032C8E">
        <w:rPr>
          <w:rFonts w:asciiTheme="minorHAnsi" w:hAnsiTheme="minorHAnsi"/>
          <w:b/>
          <w:lang w:eastAsia="zh-CN"/>
        </w:rPr>
        <w:t>Approach 1</w:t>
      </w:r>
      <w:r>
        <w:rPr>
          <w:rFonts w:asciiTheme="minorHAnsi" w:hAnsiTheme="minorHAnsi"/>
          <w:lang w:eastAsia="zh-CN"/>
        </w:rPr>
        <w:t xml:space="preserve">:  Configure by higher layers a large </w:t>
      </w:r>
      <w:r w:rsidRPr="00484153">
        <w:rPr>
          <w:rFonts w:asciiTheme="minorHAnsi" w:hAnsiTheme="minorHAnsi"/>
          <w:lang w:eastAsia="zh-CN"/>
        </w:rPr>
        <w:t>number of semi-persistent resource settings</w:t>
      </w:r>
      <w:r>
        <w:rPr>
          <w:rFonts w:asciiTheme="minorHAnsi" w:hAnsiTheme="minorHAnsi"/>
          <w:lang w:eastAsia="zh-CN"/>
        </w:rPr>
        <w:t>/</w:t>
      </w:r>
      <w:r w:rsidRPr="00484153">
        <w:rPr>
          <w:rFonts w:asciiTheme="minorHAnsi" w:hAnsiTheme="minorHAnsi"/>
          <w:lang w:eastAsia="zh-CN"/>
        </w:rPr>
        <w:t>CSI-RS resource sets</w:t>
      </w:r>
      <w:r>
        <w:rPr>
          <w:rFonts w:asciiTheme="minorHAnsi" w:hAnsiTheme="minorHAnsi"/>
          <w:lang w:eastAsia="zh-CN"/>
        </w:rPr>
        <w:t xml:space="preserve"> and support MAC CE activation/deactivation.</w:t>
      </w:r>
    </w:p>
    <w:p w14:paraId="7D3FB5CD" w14:textId="77777777" w:rsidR="007F6675" w:rsidRPr="002E705D" w:rsidRDefault="007F6675" w:rsidP="007F6675">
      <w:pPr>
        <w:pStyle w:val="ListParagraph"/>
        <w:numPr>
          <w:ilvl w:val="0"/>
          <w:numId w:val="18"/>
        </w:numPr>
        <w:jc w:val="both"/>
        <w:rPr>
          <w:lang w:eastAsia="zh-CN"/>
        </w:rPr>
      </w:pPr>
      <w:r w:rsidRPr="00032C8E">
        <w:rPr>
          <w:rFonts w:asciiTheme="minorHAnsi" w:hAnsiTheme="minorHAnsi"/>
          <w:b/>
          <w:lang w:eastAsia="zh-CN"/>
        </w:rPr>
        <w:t>Approach 2</w:t>
      </w:r>
      <w:r>
        <w:rPr>
          <w:rFonts w:asciiTheme="minorHAnsi" w:hAnsiTheme="minorHAnsi"/>
          <w:lang w:eastAsia="zh-CN"/>
        </w:rPr>
        <w:t>:  Configure by higher layers a relatively small number of semi-persistent resource settings/CSI-RS resource sets and support DCI based activation/deactivation.  DCI overhead will not be a concern in this approach.  If the resource settings need to be changed, this can be done by higher layer reconfiguration, if needed.</w:t>
      </w:r>
    </w:p>
    <w:p w14:paraId="102E70D6" w14:textId="77777777" w:rsidR="007F6675" w:rsidRPr="002D4E51" w:rsidRDefault="007F6675" w:rsidP="007F6675">
      <w:r>
        <w:rPr>
          <w:rFonts w:eastAsiaTheme="minorEastAsia"/>
          <w:szCs w:val="24"/>
        </w:rPr>
        <w:t xml:space="preserve">The fundamental difference between the two approaches is whether </w:t>
      </w:r>
      <w:r>
        <w:t xml:space="preserve">higher layer </w:t>
      </w:r>
      <w:r>
        <w:rPr>
          <w:rFonts w:eastAsiaTheme="minorEastAsia"/>
          <w:szCs w:val="24"/>
        </w:rPr>
        <w:t xml:space="preserve">configuration with a small number of semi-persistent CSI-RS resource settings/resource sets with DCI activation/deactivation is sufficient or if </w:t>
      </w:r>
      <w:r>
        <w:t>higher layer</w:t>
      </w:r>
      <w:r>
        <w:rPr>
          <w:rFonts w:eastAsiaTheme="minorEastAsia"/>
          <w:szCs w:val="24"/>
        </w:rPr>
        <w:t xml:space="preserve"> configuration of a larger number of resource settings/resource sets with MAC CE activation/deactivation is needed.</w:t>
      </w:r>
    </w:p>
    <w:p w14:paraId="60AB82DA" w14:textId="77777777" w:rsidR="007F6675" w:rsidRDefault="007F6675" w:rsidP="007F6675">
      <w:r w:rsidRPr="002D4E51">
        <w:rPr>
          <w:sz w:val="21"/>
          <w:szCs w:val="21"/>
        </w:rPr>
        <w:t>It should be noted that DCI is used for triggering SPS PDSCH.  Hence, for simple CSI framework configurations where either one or a small number of semi-persistent resource settings/CSI-RS resource sets are needed, DCI overhead is not a concern and DCI is used to trigger semi-persistent CSI-RS.</w:t>
      </w:r>
    </w:p>
    <w:p w14:paraId="2EC7DF7B" w14:textId="77777777" w:rsidR="007F6675" w:rsidRPr="002D4E51" w:rsidRDefault="007F6675" w:rsidP="00394742">
      <w:pPr>
        <w:pStyle w:val="KeyProposal"/>
      </w:pPr>
      <w:bookmarkStart w:id="48" w:name="_Toc485396228"/>
      <w:bookmarkStart w:id="49" w:name="_Toc490211812"/>
      <w:bookmarkStart w:id="50" w:name="_Toc490212052"/>
      <w:bookmarkStart w:id="51" w:name="_Toc490215806"/>
      <w:bookmarkStart w:id="52" w:name="_Toc490251174"/>
      <w:bookmarkStart w:id="53" w:name="_Toc492928653"/>
      <w:bookmarkStart w:id="54" w:name="_Toc492933565"/>
      <w:r w:rsidRPr="002D4E51">
        <w:t>For simple CSI framework configurations involving either one or a small number of semi-persistent resource settings/CSI-RS resource sets, at least DCI should be supported to trigger semi-persistent CSI-RS.</w:t>
      </w:r>
      <w:bookmarkEnd w:id="48"/>
      <w:bookmarkEnd w:id="49"/>
      <w:bookmarkEnd w:id="50"/>
      <w:bookmarkEnd w:id="51"/>
      <w:bookmarkEnd w:id="52"/>
      <w:bookmarkEnd w:id="53"/>
      <w:bookmarkEnd w:id="54"/>
    </w:p>
    <w:p w14:paraId="44D535F1" w14:textId="77777777" w:rsidR="007F6675" w:rsidRPr="002D4E51" w:rsidRDefault="007F6675" w:rsidP="007F6675">
      <w:pPr>
        <w:rPr>
          <w:sz w:val="21"/>
          <w:szCs w:val="21"/>
        </w:rPr>
      </w:pPr>
    </w:p>
    <w:p w14:paraId="42834A99" w14:textId="5B007A0C" w:rsidR="007F6675" w:rsidRPr="002D4E51" w:rsidRDefault="007F6675" w:rsidP="007F6675">
      <w:r w:rsidRPr="002D4E51">
        <w:rPr>
          <w:sz w:val="21"/>
          <w:szCs w:val="21"/>
        </w:rPr>
        <w:t xml:space="preserve">However, for more advanced CSI framework configurations, MAC CE can be discussed as an alternative.  </w:t>
      </w:r>
      <w:bookmarkStart w:id="55" w:name="_Toc481106959"/>
      <w:bookmarkStart w:id="56" w:name="_Toc481108973"/>
      <w:bookmarkStart w:id="57" w:name="_Toc481592568"/>
      <w:bookmarkStart w:id="58" w:name="_Toc481592627"/>
      <w:bookmarkStart w:id="59" w:name="_Toc481610139"/>
      <w:bookmarkStart w:id="60" w:name="_Toc481610431"/>
      <w:bookmarkStart w:id="61" w:name="_Toc481612471"/>
      <w:bookmarkStart w:id="62" w:name="_Toc481620992"/>
      <w:bookmarkStart w:id="63" w:name="_Toc481622290"/>
      <w:r w:rsidRPr="002D4E51">
        <w:t xml:space="preserve"> In LTE, MAC CE is used to convey control information to the UE over MAC. Originally, a small number of MAC CE messages were defined, e.g., TA command in DL and PHR in UL. During the development of the LTE standard, more messages were defined.  Signal</w:t>
      </w:r>
      <w:r w:rsidR="001A22F7">
        <w:t>l</w:t>
      </w:r>
      <w:r w:rsidRPr="002D4E51">
        <w:t>ing over MAC CE have some properties that differ from the L1 signal</w:t>
      </w:r>
      <w:r w:rsidR="001A22F7">
        <w:t>l</w:t>
      </w:r>
      <w:r w:rsidRPr="002D4E51">
        <w:t>ing RAN1 usually defines:</w:t>
      </w:r>
    </w:p>
    <w:p w14:paraId="41D1A693" w14:textId="77777777" w:rsidR="007F6675" w:rsidRPr="002D4E51" w:rsidRDefault="007F6675" w:rsidP="007F6675">
      <w:pPr>
        <w:pStyle w:val="ListParagraph"/>
        <w:numPr>
          <w:ilvl w:val="0"/>
          <w:numId w:val="20"/>
        </w:numPr>
        <w:jc w:val="both"/>
        <w:rPr>
          <w:rFonts w:asciiTheme="minorHAnsi" w:hAnsiTheme="minorHAnsi"/>
        </w:rPr>
      </w:pPr>
      <w:r w:rsidRPr="002D4E51">
        <w:rPr>
          <w:rFonts w:asciiTheme="minorHAnsi" w:hAnsiTheme="minorHAnsi"/>
        </w:rPr>
        <w:t>Since the messages are transmitted over MAC, they rely on HARQ. This means that the message is protected by a CRC, and that retransmissions are possible. Furthermore, the NW will know when the UE has successfully received the message</w:t>
      </w:r>
      <w:r>
        <w:rPr>
          <w:rFonts w:asciiTheme="minorHAnsi" w:hAnsiTheme="minorHAnsi"/>
        </w:rPr>
        <w:t xml:space="preserve"> but it does not know when (which slot) the UE implement the instructions in the message unless a requirement is placed on this behaviour</w:t>
      </w:r>
      <w:r w:rsidRPr="002D4E51">
        <w:rPr>
          <w:rFonts w:asciiTheme="minorHAnsi" w:hAnsiTheme="minorHAnsi"/>
        </w:rPr>
        <w:t>.</w:t>
      </w:r>
    </w:p>
    <w:p w14:paraId="22F02AD3" w14:textId="77777777" w:rsidR="007F6675" w:rsidRPr="002D4E51" w:rsidRDefault="007F6675" w:rsidP="007F6675">
      <w:pPr>
        <w:pStyle w:val="ListParagraph"/>
        <w:numPr>
          <w:ilvl w:val="0"/>
          <w:numId w:val="20"/>
        </w:numPr>
        <w:jc w:val="both"/>
        <w:rPr>
          <w:rFonts w:asciiTheme="minorHAnsi" w:hAnsiTheme="minorHAnsi"/>
        </w:rPr>
      </w:pPr>
      <w:r w:rsidRPr="002D4E51">
        <w:rPr>
          <w:rFonts w:asciiTheme="minorHAnsi" w:hAnsiTheme="minorHAnsi"/>
        </w:rPr>
        <w:t>Due to the retransmissions, the time it takes to transmit a MAC CE message is unknown. The delay depends on how many retransmissions are required. In general of course, the delay of transmitting the MAC CE message is (at least) one slot. The time it takes until the NW receives the ACK/NAK depends on how the transmissions are allocated in the frame structure, and also on the time alignment between UL and DL. This means that it becomes somewhat tricky to use MAC CE for synchronous configurations</w:t>
      </w:r>
      <w:r>
        <w:rPr>
          <w:rFonts w:asciiTheme="minorHAnsi" w:hAnsiTheme="minorHAnsi"/>
        </w:rPr>
        <w:t xml:space="preserve"> (meaning that the exact slot when the MAC CE command is applied is known to both </w:t>
      </w:r>
      <w:proofErr w:type="spellStart"/>
      <w:r>
        <w:rPr>
          <w:rFonts w:asciiTheme="minorHAnsi" w:hAnsiTheme="minorHAnsi"/>
        </w:rPr>
        <w:t>gNB</w:t>
      </w:r>
      <w:proofErr w:type="spellEnd"/>
      <w:r>
        <w:rPr>
          <w:rFonts w:asciiTheme="minorHAnsi" w:hAnsiTheme="minorHAnsi"/>
        </w:rPr>
        <w:t xml:space="preserve"> and UE)</w:t>
      </w:r>
      <w:r w:rsidRPr="002D4E51">
        <w:rPr>
          <w:rFonts w:asciiTheme="minorHAnsi" w:hAnsiTheme="minorHAnsi"/>
        </w:rPr>
        <w:t>.</w:t>
      </w:r>
    </w:p>
    <w:p w14:paraId="22520302" w14:textId="74F217EC" w:rsidR="007F6675" w:rsidRDefault="007F6675" w:rsidP="007F6675">
      <w:r w:rsidRPr="002D4E51">
        <w:lastRenderedPageBreak/>
        <w:t xml:space="preserve">Hence, RAN1 should first discuss the requirements on using MAC CE for activation/deactivation of CSI-RS such as tolerable configuration delay, tolerable configuration time ambiguity window length, and reliability/consequences of a misaligned </w:t>
      </w:r>
      <w:proofErr w:type="spellStart"/>
      <w:r w:rsidRPr="002D4E51">
        <w:t>gNB</w:t>
      </w:r>
      <w:proofErr w:type="spellEnd"/>
      <w:r w:rsidRPr="002D4E51">
        <w:t xml:space="preserve">/UE configuration understanding.  </w:t>
      </w:r>
      <w:r>
        <w:t>Based on the discussion, we make the following proposal:</w:t>
      </w:r>
      <w:bookmarkEnd w:id="55"/>
      <w:bookmarkEnd w:id="56"/>
      <w:bookmarkEnd w:id="57"/>
      <w:bookmarkEnd w:id="58"/>
      <w:bookmarkEnd w:id="59"/>
      <w:bookmarkEnd w:id="60"/>
      <w:bookmarkEnd w:id="61"/>
      <w:bookmarkEnd w:id="62"/>
      <w:bookmarkEnd w:id="63"/>
    </w:p>
    <w:p w14:paraId="3F4A1C00" w14:textId="77777777" w:rsidR="007F6675" w:rsidRPr="002D4E51" w:rsidRDefault="007F6675" w:rsidP="00012026">
      <w:pPr>
        <w:pStyle w:val="Proposal"/>
      </w:pPr>
      <w:bookmarkStart w:id="64" w:name="_Toc490214813"/>
      <w:bookmarkStart w:id="65" w:name="_Toc490215807"/>
      <w:bookmarkStart w:id="66" w:name="_Toc490251175"/>
      <w:bookmarkStart w:id="67" w:name="_Toc492928654"/>
      <w:bookmarkStart w:id="68" w:name="_Toc492930240"/>
      <w:bookmarkStart w:id="69" w:name="_Toc492930442"/>
      <w:bookmarkStart w:id="70" w:name="_Toc492931999"/>
      <w:bookmarkStart w:id="71" w:name="_Toc492933575"/>
      <w:r w:rsidRPr="002D4E51">
        <w:t xml:space="preserve">RAN1 should </w:t>
      </w:r>
      <w:r>
        <w:t>determine the</w:t>
      </w:r>
      <w:r w:rsidRPr="002D4E51">
        <w:t xml:space="preserve"> requirements on the MAC CE </w:t>
      </w:r>
      <w:proofErr w:type="spellStart"/>
      <w:r w:rsidRPr="002D4E51">
        <w:t>signaling</w:t>
      </w:r>
      <w:proofErr w:type="spellEnd"/>
      <w:r w:rsidRPr="002D4E51">
        <w:t xml:space="preserve"> for the NR CSI-RS activation/deactivation use case, at least with respect to error probability, synchronized procedures and delay.</w:t>
      </w:r>
      <w:bookmarkEnd w:id="64"/>
      <w:bookmarkEnd w:id="65"/>
      <w:bookmarkEnd w:id="66"/>
      <w:bookmarkEnd w:id="67"/>
      <w:bookmarkEnd w:id="68"/>
      <w:bookmarkEnd w:id="69"/>
      <w:bookmarkEnd w:id="70"/>
      <w:bookmarkEnd w:id="71"/>
    </w:p>
    <w:p w14:paraId="1920EF4A" w14:textId="77777777" w:rsidR="007F6675" w:rsidRDefault="007F6675" w:rsidP="007F6675"/>
    <w:p w14:paraId="57B05C97" w14:textId="7CA46537" w:rsidR="007F6675" w:rsidRPr="002D4E51" w:rsidRDefault="007F6675" w:rsidP="007F6675">
      <w:r>
        <w:t>For activating and deactivating CSI-RS, it is obvious that there must be a requirement that gives the exact slot when the CSI-RS configuration is applied, since it impacts on the PDSCH to RE mapping.</w:t>
      </w:r>
    </w:p>
    <w:p w14:paraId="23DD03C5" w14:textId="77777777" w:rsidR="007F6675" w:rsidRPr="00916766" w:rsidRDefault="007F6675" w:rsidP="002E7B56">
      <w:pPr>
        <w:pStyle w:val="Heading1"/>
      </w:pPr>
      <w:r>
        <w:t>Dynamic triggering for semi-persistent CSI</w:t>
      </w:r>
    </w:p>
    <w:p w14:paraId="70E65A28" w14:textId="3EB96632" w:rsidR="007F6675" w:rsidRDefault="007F6675" w:rsidP="007F6675">
      <w:r>
        <w:t xml:space="preserve">Similar to semi-persistent CSI-RS, a DCI based trigger can be used for activation/deactivation of semi-persistent CSI reports associated with periodic CSI-RS.  As discussed in </w:t>
      </w:r>
      <w:r>
        <w:fldChar w:fldCharType="begin"/>
      </w:r>
      <w:r>
        <w:instrText xml:space="preserve"> REF _Ref490212063 \r \h </w:instrText>
      </w:r>
      <w:r>
        <w:fldChar w:fldCharType="separate"/>
      </w:r>
      <w:r w:rsidR="002E7B56">
        <w:t>[1]</w:t>
      </w:r>
      <w:r>
        <w:fldChar w:fldCharType="end"/>
      </w:r>
      <w:r>
        <w:t xml:space="preserve">, DTX detection of </w:t>
      </w:r>
      <w:r w:rsidRPr="001D5E5B">
        <w:t>the first semi-persistent CSI report</w:t>
      </w:r>
      <w:r>
        <w:t xml:space="preserve"> at the </w:t>
      </w:r>
      <w:proofErr w:type="spellStart"/>
      <w:r>
        <w:t>gNB</w:t>
      </w:r>
      <w:proofErr w:type="spellEnd"/>
      <w:r w:rsidRPr="001D5E5B">
        <w:t xml:space="preserve"> can be used to verify that the UE received the DCI </w:t>
      </w:r>
      <w:r>
        <w:t>activation</w:t>
      </w:r>
      <w:r w:rsidRPr="001D5E5B">
        <w:t xml:space="preserve"> successfully</w:t>
      </w:r>
      <w:r>
        <w:t xml:space="preserve">.  DTX detection can be used after the last semi-persistent CSI report to verify that the UE received the DCI deactivation successfully (i.e., verify that the UE does not send reports after deactivation).  For semi-persistent CSI report associated with semi-persistent CSI-RS, it is desirable to be carried on PUSCH to support different CSI feedback types and/or </w:t>
      </w:r>
      <w:proofErr w:type="spellStart"/>
      <w:r>
        <w:t>Tx</w:t>
      </w:r>
      <w:proofErr w:type="spellEnd"/>
      <w:r>
        <w:t xml:space="preserve"> schemes in different activation period. In this case, semi-persistent CSI reporting would operation similar to SPS scheduling, which is discussed in a companion paper </w:t>
      </w:r>
      <w:r>
        <w:fldChar w:fldCharType="begin"/>
      </w:r>
      <w:r>
        <w:instrText xml:space="preserve"> REF _Ref490226397 \r \h </w:instrText>
      </w:r>
      <w:r>
        <w:fldChar w:fldCharType="separate"/>
      </w:r>
      <w:r w:rsidR="002E7B56">
        <w:t>[3]</w:t>
      </w:r>
      <w:r>
        <w:fldChar w:fldCharType="end"/>
      </w:r>
      <w:r>
        <w:t>.  Hence, we make the following proposal:</w:t>
      </w:r>
    </w:p>
    <w:p w14:paraId="1A185BD4" w14:textId="154AB36C" w:rsidR="007F6675" w:rsidRDefault="007F6675" w:rsidP="002E7B56">
      <w:pPr>
        <w:pStyle w:val="KeyProposal"/>
      </w:pPr>
      <w:bookmarkStart w:id="72" w:name="_Toc481628871"/>
      <w:bookmarkStart w:id="73" w:name="_Toc481628921"/>
      <w:bookmarkStart w:id="74" w:name="_Toc481631588"/>
      <w:bookmarkStart w:id="75" w:name="_Toc481671066"/>
      <w:bookmarkStart w:id="76" w:name="_Toc481703127"/>
      <w:bookmarkStart w:id="77" w:name="_Toc481703172"/>
      <w:bookmarkStart w:id="78" w:name="_Toc481770577"/>
      <w:bookmarkStart w:id="79" w:name="_Toc481770842"/>
      <w:bookmarkStart w:id="80" w:name="_Toc481770999"/>
      <w:bookmarkStart w:id="81" w:name="_Toc481775105"/>
      <w:bookmarkStart w:id="82" w:name="_Toc481795544"/>
      <w:bookmarkStart w:id="83" w:name="_Toc485396230"/>
      <w:bookmarkStart w:id="84" w:name="_Toc490211814"/>
      <w:bookmarkStart w:id="85" w:name="_Toc490212054"/>
      <w:bookmarkStart w:id="86" w:name="_Toc490215808"/>
      <w:bookmarkStart w:id="87" w:name="_Toc490251176"/>
      <w:bookmarkStart w:id="88" w:name="_Toc492928655"/>
      <w:bookmarkStart w:id="89" w:name="_Toc492933566"/>
      <w:r w:rsidRPr="002D4E51">
        <w:t>Support DCI based activation/deactivation for semi-persistent CSI.</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3878F0F" w14:textId="77777777" w:rsidR="007F6675" w:rsidRPr="00916766" w:rsidRDefault="007F6675" w:rsidP="002E7B56">
      <w:pPr>
        <w:pStyle w:val="Heading1"/>
      </w:pPr>
      <w:r>
        <w:t>Hybrid CSI reporting</w:t>
      </w:r>
    </w:p>
    <w:p w14:paraId="72881161" w14:textId="77777777" w:rsidR="007F6675" w:rsidRDefault="007F6675" w:rsidP="007F6675">
      <w:pPr>
        <w:spacing w:after="0"/>
      </w:pPr>
      <w:r w:rsidRPr="002D4E51">
        <w:t xml:space="preserve">In Rel-14 </w:t>
      </w:r>
      <w:proofErr w:type="spellStart"/>
      <w:r w:rsidRPr="002D4E51">
        <w:t>eFD</w:t>
      </w:r>
      <w:proofErr w:type="spellEnd"/>
      <w:r w:rsidRPr="002D4E51">
        <w:t xml:space="preserve">-MIMO, two mechanisms were introduced for Hybrid CSI reporting (i.e., Class </w:t>
      </w:r>
      <w:proofErr w:type="spellStart"/>
      <w:r w:rsidRPr="002D4E51">
        <w:t>A+Class</w:t>
      </w:r>
      <w:proofErr w:type="spellEnd"/>
      <w:r w:rsidRPr="002D4E51">
        <w:t xml:space="preserve"> B K=1 and Class B K&gt;1+Class B K=1).  One open item with regards to hybrid CSI reporting is whether joint or separate configuration of report/resource settings should be supported.  In our view, independent configuration of report/resource settings provide the required flexibility while reducing standardization effort that would otherwise be needed if joint configuration is to be supported.  </w:t>
      </w:r>
      <w:r>
        <w:t>Hence, we make the following proposal:</w:t>
      </w:r>
    </w:p>
    <w:p w14:paraId="690FBBC2" w14:textId="77777777" w:rsidR="007F6675" w:rsidRPr="00437B7F" w:rsidRDefault="007F6675" w:rsidP="007F6675">
      <w:pPr>
        <w:spacing w:after="0"/>
      </w:pPr>
    </w:p>
    <w:p w14:paraId="71698870" w14:textId="151582C3" w:rsidR="007F6675" w:rsidRPr="007F6675" w:rsidRDefault="007F6675" w:rsidP="007F6675">
      <w:pPr>
        <w:pStyle w:val="KeyProposal"/>
      </w:pPr>
      <w:bookmarkStart w:id="90" w:name="_Toc478007816"/>
      <w:bookmarkStart w:id="91" w:name="_Toc478041624"/>
      <w:bookmarkStart w:id="92" w:name="_Toc478034655"/>
      <w:bookmarkStart w:id="93" w:name="_Toc478038851"/>
      <w:bookmarkStart w:id="94" w:name="_Toc478141109"/>
      <w:bookmarkStart w:id="95" w:name="_Toc478142793"/>
      <w:bookmarkStart w:id="96" w:name="_Toc478142867"/>
      <w:bookmarkStart w:id="97" w:name="_Toc478146009"/>
      <w:bookmarkStart w:id="98" w:name="_Toc478146172"/>
      <w:bookmarkStart w:id="99" w:name="_Toc481102055"/>
      <w:bookmarkStart w:id="100" w:name="_Toc481106961"/>
      <w:bookmarkStart w:id="101" w:name="_Toc481108975"/>
      <w:bookmarkStart w:id="102" w:name="_Toc481592570"/>
      <w:bookmarkStart w:id="103" w:name="_Toc481592629"/>
      <w:bookmarkStart w:id="104" w:name="_Toc481610141"/>
      <w:bookmarkStart w:id="105" w:name="_Toc481610433"/>
      <w:bookmarkStart w:id="106" w:name="_Toc481612473"/>
      <w:bookmarkStart w:id="107" w:name="_Toc481620994"/>
      <w:bookmarkStart w:id="108" w:name="_Toc481622292"/>
      <w:bookmarkStart w:id="109" w:name="_Toc481628872"/>
      <w:bookmarkStart w:id="110" w:name="_Toc481628922"/>
      <w:bookmarkStart w:id="111" w:name="_Toc481631589"/>
      <w:bookmarkStart w:id="112" w:name="_Toc481671067"/>
      <w:bookmarkStart w:id="113" w:name="_Toc481703128"/>
      <w:bookmarkStart w:id="114" w:name="_Toc481703173"/>
      <w:bookmarkStart w:id="115" w:name="_Toc481770578"/>
      <w:bookmarkStart w:id="116" w:name="_Toc481770843"/>
      <w:bookmarkStart w:id="117" w:name="_Toc481771000"/>
      <w:bookmarkStart w:id="118" w:name="_Toc481775106"/>
      <w:bookmarkStart w:id="119" w:name="_Toc481795545"/>
      <w:bookmarkStart w:id="120" w:name="_Toc485396231"/>
      <w:bookmarkStart w:id="121" w:name="_Toc490211815"/>
      <w:bookmarkStart w:id="122" w:name="_Toc490212055"/>
      <w:bookmarkStart w:id="123" w:name="_Toc490215809"/>
      <w:bookmarkStart w:id="124" w:name="_Toc490251177"/>
      <w:bookmarkStart w:id="125" w:name="_Toc492928656"/>
      <w:bookmarkStart w:id="126" w:name="_Toc492933567"/>
      <w:r w:rsidRPr="002D4E51">
        <w:t>For hybrid CSI reporting, independent configuration of report/resource settings should be supported.</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FD44825" w14:textId="7DFFFAFB" w:rsidR="0002577B" w:rsidRDefault="0012762F" w:rsidP="002E7B56">
      <w:pPr>
        <w:pStyle w:val="Heading1"/>
      </w:pPr>
      <w:bookmarkStart w:id="127" w:name="_Ref492931147"/>
      <w:r>
        <w:t>Signalling Overhead Analysis</w:t>
      </w:r>
      <w:bookmarkEnd w:id="127"/>
    </w:p>
    <w:p w14:paraId="7979CC96" w14:textId="616BEA14" w:rsidR="00E17363" w:rsidRDefault="00E17363" w:rsidP="00E17363">
      <w:r>
        <w:t xml:space="preserve">In </w:t>
      </w:r>
      <w:r w:rsidR="007F6675">
        <w:t>a previous contribution</w:t>
      </w:r>
      <w:r>
        <w:t xml:space="preserve"> </w:t>
      </w:r>
      <w:r>
        <w:fldChar w:fldCharType="begin"/>
      </w:r>
      <w:r>
        <w:instrText xml:space="preserve"> REF _Ref490080452 \r \h </w:instrText>
      </w:r>
      <w:r>
        <w:fldChar w:fldCharType="separate"/>
      </w:r>
      <w:r w:rsidR="002E7B56">
        <w:t>[4]</w:t>
      </w:r>
      <w:r>
        <w:fldChar w:fldCharType="end"/>
      </w:r>
      <w:r>
        <w:t>, we considered typical values for</w:t>
      </w:r>
      <w:r w:rsidRPr="00E17363">
        <w:t xml:space="preserve"> </w:t>
      </w:r>
      <w:r>
        <w:t xml:space="preserve">the number of reporting settings </w:t>
      </w:r>
      <w:r w:rsidRPr="005067B8">
        <w:rPr>
          <w:i/>
        </w:rPr>
        <w:t>N</w:t>
      </w:r>
      <w:r>
        <w:t xml:space="preserve">, number of resource settings </w:t>
      </w:r>
      <w:r w:rsidRPr="005067B8">
        <w:rPr>
          <w:i/>
        </w:rPr>
        <w:t>M</w:t>
      </w:r>
      <w:r>
        <w:t xml:space="preserve">, number of sets per resource setting </w:t>
      </w:r>
      <w:r w:rsidRPr="005067B8">
        <w:rPr>
          <w:i/>
        </w:rPr>
        <w:t>S</w:t>
      </w:r>
      <w:r>
        <w:t xml:space="preserve">, and the number of resources per set </w:t>
      </w:r>
      <w:r w:rsidRPr="005067B8">
        <w:rPr>
          <w:i/>
        </w:rPr>
        <w:t>K</w:t>
      </w:r>
      <w:r w:rsidRPr="005067B8">
        <w:rPr>
          <w:i/>
          <w:vertAlign w:val="subscript"/>
        </w:rPr>
        <w:t>s</w:t>
      </w:r>
      <w:r>
        <w:t xml:space="preserve"> for several typical use cases. We considered beam management, LTE Class B-like operation, LTE Class A-like operation, use cases with hybrid CSI reporting, multi-TRP use cases, and use cases with carrier aggregation (CA). </w:t>
      </w:r>
      <w:r w:rsidR="00BB0A22">
        <w:t>Note that an email discussion on this topic was held prior to and during the</w:t>
      </w:r>
      <w:r w:rsidR="007F6675">
        <w:t xml:space="preserve"> RAN1 NR Ad Hoc #2 meeting in</w:t>
      </w:r>
      <w:r w:rsidR="00BB0A22">
        <w:t xml:space="preserve"> </w:t>
      </w:r>
      <w:r w:rsidR="007F6675">
        <w:t>Qingdao</w:t>
      </w:r>
      <w:r w:rsidR="00BB0A22">
        <w:t xml:space="preserve">. A summary of that email discussion is contained in </w:t>
      </w:r>
      <w:r w:rsidR="004B4C0D">
        <w:fldChar w:fldCharType="begin"/>
      </w:r>
      <w:r w:rsidR="004B4C0D">
        <w:instrText xml:space="preserve"> REF _Ref490128074 \r \h </w:instrText>
      </w:r>
      <w:r w:rsidR="004B4C0D">
        <w:fldChar w:fldCharType="separate"/>
      </w:r>
      <w:r w:rsidR="002E7B56">
        <w:t>[5]</w:t>
      </w:r>
      <w:r w:rsidR="004B4C0D">
        <w:fldChar w:fldCharType="end"/>
      </w:r>
      <w:r w:rsidR="00BB0A22">
        <w:t>.</w:t>
      </w:r>
    </w:p>
    <w:p w14:paraId="5209AB9F" w14:textId="304872B0" w:rsidR="00E17363" w:rsidRDefault="00E17363" w:rsidP="00E17363">
      <w:r>
        <w:t xml:space="preserve">In this contribution, we extend the analysis of </w:t>
      </w:r>
      <w:r>
        <w:fldChar w:fldCharType="begin"/>
      </w:r>
      <w:r>
        <w:instrText xml:space="preserve"> REF _Ref490080452 \r \h </w:instrText>
      </w:r>
      <w:r>
        <w:fldChar w:fldCharType="separate"/>
      </w:r>
      <w:r w:rsidR="002E7B56">
        <w:t>[4]</w:t>
      </w:r>
      <w:r>
        <w:fldChar w:fldCharType="end"/>
      </w:r>
      <w:r>
        <w:t xml:space="preserve"> to </w:t>
      </w:r>
      <w:r w:rsidR="00DE400E">
        <w:t>consider signalling and overhead requirements for dynamic selection of report settings and CSI-RS resource sets within o</w:t>
      </w:r>
      <w:r w:rsidR="004B4C0D">
        <w:t>ne or more resource settings. Previously</w:t>
      </w:r>
      <w:r w:rsidR="00DE400E">
        <w:t xml:space="preserve">, we found that two of the more demanding use cases that drive the overhead are beam management and multi-TRP operation. For convenience, we repeat the analysis </w:t>
      </w:r>
      <w:r w:rsidR="004B4C0D">
        <w:t xml:space="preserve">from </w:t>
      </w:r>
      <w:r w:rsidR="004B4C0D">
        <w:fldChar w:fldCharType="begin"/>
      </w:r>
      <w:r w:rsidR="004B4C0D">
        <w:instrText xml:space="preserve"> REF _Ref490080452 \r \h </w:instrText>
      </w:r>
      <w:r w:rsidR="004B4C0D">
        <w:fldChar w:fldCharType="separate"/>
      </w:r>
      <w:r w:rsidR="002E7B56">
        <w:t>[4]</w:t>
      </w:r>
      <w:r w:rsidR="004B4C0D">
        <w:fldChar w:fldCharType="end"/>
      </w:r>
      <w:r w:rsidR="004B4C0D">
        <w:t xml:space="preserve"> </w:t>
      </w:r>
      <w:r w:rsidR="00DE400E">
        <w:t xml:space="preserve">for those two use cases here, but </w:t>
      </w:r>
      <w:r w:rsidR="004B4C0D">
        <w:t xml:space="preserve">leave-out the analysis for the </w:t>
      </w:r>
      <w:r w:rsidR="00DE400E">
        <w:t>less demanding use cases.</w:t>
      </w:r>
    </w:p>
    <w:p w14:paraId="0FD4C2EF" w14:textId="660ED621" w:rsidR="00E17363" w:rsidRPr="00E17363" w:rsidRDefault="00E17363" w:rsidP="00E17363">
      <w:r>
        <w:t xml:space="preserve"> </w:t>
      </w:r>
    </w:p>
    <w:p w14:paraId="2A99CA17" w14:textId="717A9543" w:rsidR="00147BD3" w:rsidRPr="00147BD3" w:rsidRDefault="00147BD3" w:rsidP="002E7B56">
      <w:pPr>
        <w:pStyle w:val="Heading2"/>
      </w:pPr>
      <w:r>
        <w:lastRenderedPageBreak/>
        <w:t>Beam Management Use Case</w:t>
      </w:r>
    </w:p>
    <w:p w14:paraId="5581E3FC" w14:textId="4B944E8F" w:rsidR="008D060B" w:rsidRDefault="0002577B" w:rsidP="0002577B">
      <w:pPr>
        <w:pStyle w:val="BodyText"/>
      </w:pPr>
      <w:r w:rsidRPr="0002577B">
        <w:fldChar w:fldCharType="begin"/>
      </w:r>
      <w:r w:rsidRPr="0002577B">
        <w:instrText xml:space="preserve"> REF _Ref485388992 \h </w:instrText>
      </w:r>
      <w:r>
        <w:instrText xml:space="preserve"> \* MERGEFORMAT </w:instrText>
      </w:r>
      <w:r w:rsidRPr="0002577B">
        <w:fldChar w:fldCharType="separate"/>
      </w:r>
      <w:r w:rsidR="002E7B56">
        <w:t>Figure 2</w:t>
      </w:r>
      <w:r w:rsidRPr="0002577B">
        <w:fldChar w:fldCharType="end"/>
      </w:r>
      <w:r w:rsidRPr="0002577B">
        <w:t xml:space="preserve"> shows a concrete example of the CSI configuration for beam management. Beam management typically consists of different procedures (P1, P2, P3) executed </w:t>
      </w:r>
      <w:r w:rsidR="008D060B">
        <w:t xml:space="preserve">potentially </w:t>
      </w:r>
      <w:r w:rsidRPr="0002577B">
        <w:t xml:space="preserve">at different times. P1 is for establishment of </w:t>
      </w:r>
      <w:r w:rsidR="008D060B">
        <w:t>an initial beam pair link (BPL)</w:t>
      </w:r>
      <w:r w:rsidRPr="0002577B">
        <w:t xml:space="preserve"> between the </w:t>
      </w:r>
      <w:proofErr w:type="spellStart"/>
      <w:r w:rsidRPr="0002577B">
        <w:t>gNB</w:t>
      </w:r>
      <w:proofErr w:type="spellEnd"/>
      <w:r w:rsidRPr="0002577B">
        <w:t xml:space="preserve"> and UE. One approach for this is to make use of beamformed SS resou</w:t>
      </w:r>
      <w:r w:rsidR="00DE400E">
        <w:t xml:space="preserve">rces during the RACH procedure. </w:t>
      </w:r>
      <w:r w:rsidRPr="0002577B">
        <w:t>Another is to configure the UE with a set of periodic CSI-RS resources on which to measure and</w:t>
      </w:r>
      <w:r w:rsidR="008D060B">
        <w:t xml:space="preserve"> report an initial </w:t>
      </w:r>
      <w:proofErr w:type="spellStart"/>
      <w:r w:rsidR="008D060B">
        <w:t>gNB</w:t>
      </w:r>
      <w:proofErr w:type="spellEnd"/>
      <w:r w:rsidR="008D060B">
        <w:t xml:space="preserve"> </w:t>
      </w:r>
      <w:proofErr w:type="spellStart"/>
      <w:r w:rsidR="008D060B">
        <w:t>Tx</w:t>
      </w:r>
      <w:proofErr w:type="spellEnd"/>
      <w:r w:rsidR="008D060B">
        <w:t xml:space="preserve"> beam. These resources may also be used to find new beam(s) as the UE moves/rotates through. </w:t>
      </w:r>
      <w:r w:rsidR="008D060B" w:rsidRPr="0002577B">
        <w:fldChar w:fldCharType="begin"/>
      </w:r>
      <w:r w:rsidR="008D060B" w:rsidRPr="0002577B">
        <w:instrText xml:space="preserve"> REF _Ref485388992 \h </w:instrText>
      </w:r>
      <w:r w:rsidR="008D060B">
        <w:instrText xml:space="preserve"> \* MERGEFORMAT </w:instrText>
      </w:r>
      <w:r w:rsidR="008D060B" w:rsidRPr="0002577B">
        <w:fldChar w:fldCharType="separate"/>
      </w:r>
      <w:r w:rsidR="002E7B56">
        <w:t>Figure 2</w:t>
      </w:r>
      <w:r w:rsidR="008D060B" w:rsidRPr="0002577B">
        <w:fldChar w:fldCharType="end"/>
      </w:r>
      <w:r w:rsidR="008D060B" w:rsidRPr="0002577B">
        <w:t xml:space="preserve"> shows </w:t>
      </w:r>
      <w:r w:rsidR="008D060B">
        <w:t>such a configuration where Report Setting 3 (periodic) is linked to Resource Setting 2 which contains a single set of 64 periodic CSI-RS resources. These could be used, for example, to perform a beam sweep of 64 beams each period.</w:t>
      </w:r>
    </w:p>
    <w:p w14:paraId="3995602F" w14:textId="01D65030" w:rsidR="0002577B" w:rsidRDefault="0002577B" w:rsidP="0002577B">
      <w:pPr>
        <w:pStyle w:val="BodyText"/>
      </w:pPr>
      <w:r w:rsidRPr="0002577B">
        <w:t xml:space="preserve">The diagram also shows </w:t>
      </w:r>
      <w:r w:rsidR="008D060B">
        <w:t>two</w:t>
      </w:r>
      <w:r w:rsidRPr="0002577B">
        <w:t xml:space="preserve"> other report settings configured for aperiodic CSI reports when the P2</w:t>
      </w:r>
      <w:r w:rsidR="008D060B">
        <w:t xml:space="preserve"> or P3 procedures are executed, e.g. for UE-specific beam refinement purposes. </w:t>
      </w:r>
      <w:r w:rsidRPr="0002577B">
        <w:t xml:space="preserve">P2 </w:t>
      </w:r>
      <w:r w:rsidR="00255AA7">
        <w:t xml:space="preserve">is </w:t>
      </w:r>
      <w:r w:rsidRPr="0002577B">
        <w:t xml:space="preserve">for beam refinement of the initial coarse </w:t>
      </w:r>
      <w:proofErr w:type="spellStart"/>
      <w:r w:rsidRPr="0002577B">
        <w:t>Tx</w:t>
      </w:r>
      <w:proofErr w:type="spellEnd"/>
      <w:r w:rsidRPr="0002577B">
        <w:t xml:space="preserve"> beam, and P3 is for refinement of the UE Rx beam while the </w:t>
      </w:r>
      <w:proofErr w:type="spellStart"/>
      <w:r w:rsidRPr="0002577B">
        <w:t>gNB</w:t>
      </w:r>
      <w:proofErr w:type="spellEnd"/>
      <w:r w:rsidRPr="0002577B">
        <w:t xml:space="preserve"> </w:t>
      </w:r>
      <w:proofErr w:type="spellStart"/>
      <w:r w:rsidRPr="0002577B">
        <w:t>Tx</w:t>
      </w:r>
      <w:proofErr w:type="spellEnd"/>
      <w:r w:rsidRPr="0002577B">
        <w:t xml:space="preserve"> beam is held fixed. The aperiodic report settings are </w:t>
      </w:r>
      <w:r w:rsidR="00FA1686">
        <w:t>both</w:t>
      </w:r>
      <w:r w:rsidRPr="0002577B">
        <w:t xml:space="preserve"> linked to a resource setting that contains </w:t>
      </w:r>
      <w:r w:rsidR="00FA1686">
        <w:t>3 sets of aperiodic CSI-RS resources</w:t>
      </w:r>
      <w:r w:rsidRPr="0002577B">
        <w:t xml:space="preserve">. The multiple CSI-RS resource sets can be configured, for example, with different numbers of resources, corresponding to different length beam sweeps. For example, for a P2 sweep, the UE could be </w:t>
      </w:r>
      <w:proofErr w:type="spellStart"/>
      <w:r w:rsidRPr="0002577B">
        <w:t>aperiod</w:t>
      </w:r>
      <w:r w:rsidR="000A0DAE">
        <w:t>ically</w:t>
      </w:r>
      <w:proofErr w:type="spellEnd"/>
      <w:r w:rsidR="000A0DAE">
        <w:t xml:space="preserve"> triggered to measure on </w:t>
      </w:r>
      <w:r w:rsidR="00FA1686">
        <w:t>3 or 5 beams (corresponding to 3 or 5 CSI-RS resources)</w:t>
      </w:r>
      <w:r w:rsidRPr="0002577B">
        <w:t xml:space="preserve"> depending </w:t>
      </w:r>
      <w:r w:rsidR="00FA1686">
        <w:t>on the level of refinement desired</w:t>
      </w:r>
      <w:r w:rsidRPr="0002577B">
        <w:t xml:space="preserve">. A 3rd CSI-RS resource set is </w:t>
      </w:r>
      <w:r w:rsidR="00FA1686">
        <w:t>shown</w:t>
      </w:r>
      <w:r w:rsidR="000A0DAE">
        <w:t xml:space="preserve"> </w:t>
      </w:r>
      <w:r w:rsidR="00FA1686">
        <w:t xml:space="preserve">with </w:t>
      </w:r>
      <w:r w:rsidR="000A0DAE">
        <w:t>4</w:t>
      </w:r>
      <w:r w:rsidRPr="0002577B">
        <w:t xml:space="preserve"> resource</w:t>
      </w:r>
      <w:r w:rsidR="00FA1686">
        <w:t>s</w:t>
      </w:r>
      <w:r w:rsidRPr="0002577B">
        <w:t xml:space="preserve"> that could be used, for example, for a P3 refinement procedure</w:t>
      </w:r>
      <w:r w:rsidR="000A0DAE">
        <w:t xml:space="preserve"> where the UE tries 4 different Rx beams while the </w:t>
      </w:r>
      <w:proofErr w:type="spellStart"/>
      <w:r w:rsidR="000A0DAE">
        <w:t>gNB</w:t>
      </w:r>
      <w:proofErr w:type="spellEnd"/>
      <w:r w:rsidR="000A0DAE">
        <w:t xml:space="preserve"> holds its </w:t>
      </w:r>
      <w:proofErr w:type="spellStart"/>
      <w:r w:rsidR="000A0DAE">
        <w:t>Tx</w:t>
      </w:r>
      <w:proofErr w:type="spellEnd"/>
      <w:r w:rsidR="000A0DAE">
        <w:t xml:space="preserve"> beam constant</w:t>
      </w:r>
      <w:r w:rsidR="00FA1686">
        <w:t>.</w:t>
      </w:r>
    </w:p>
    <w:p w14:paraId="3297C883" w14:textId="36B97FCC" w:rsidR="0002577B" w:rsidRDefault="00FA1686" w:rsidP="0002577B">
      <w:pPr>
        <w:keepNext/>
        <w:spacing w:before="240"/>
        <w:jc w:val="center"/>
      </w:pPr>
      <w:r>
        <w:rPr>
          <w:noProof/>
          <w:lang w:val="en-US" w:eastAsia="en-US"/>
        </w:rPr>
        <w:drawing>
          <wp:inline distT="0" distB="0" distL="0" distR="0" wp14:anchorId="3A3E79E6" wp14:editId="14AA15C7">
            <wp:extent cx="5458968"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8968" cy="2743200"/>
                    </a:xfrm>
                    <a:prstGeom prst="rect">
                      <a:avLst/>
                    </a:prstGeom>
                    <a:noFill/>
                  </pic:spPr>
                </pic:pic>
              </a:graphicData>
            </a:graphic>
          </wp:inline>
        </w:drawing>
      </w:r>
    </w:p>
    <w:p w14:paraId="03F4107A" w14:textId="59D1908D" w:rsidR="0002577B" w:rsidRDefault="0002577B" w:rsidP="0002577B">
      <w:pPr>
        <w:pStyle w:val="Caption"/>
      </w:pPr>
      <w:bookmarkStart w:id="128" w:name="_Ref485388992"/>
      <w:bookmarkStart w:id="129" w:name="_Ref490143924"/>
      <w:r>
        <w:t xml:space="preserve">Figure </w:t>
      </w:r>
      <w:r>
        <w:fldChar w:fldCharType="begin"/>
      </w:r>
      <w:r>
        <w:instrText xml:space="preserve"> SEQ Figure \* ARABIC </w:instrText>
      </w:r>
      <w:r>
        <w:fldChar w:fldCharType="separate"/>
      </w:r>
      <w:r w:rsidR="002E7B56">
        <w:rPr>
          <w:noProof/>
        </w:rPr>
        <w:t>2</w:t>
      </w:r>
      <w:r>
        <w:rPr>
          <w:noProof/>
        </w:rPr>
        <w:fldChar w:fldCharType="end"/>
      </w:r>
      <w:bookmarkEnd w:id="128"/>
      <w:r>
        <w:t>: Example setup of CSI configuration framework for beam management</w:t>
      </w:r>
      <w:bookmarkEnd w:id="129"/>
    </w:p>
    <w:p w14:paraId="3FB9863A" w14:textId="3AAEC485" w:rsidR="00170BBB" w:rsidRDefault="0002577B" w:rsidP="00170BBB">
      <w:pPr>
        <w:pStyle w:val="BodyText"/>
      </w:pPr>
      <w:r w:rsidRPr="0071072B">
        <w:t xml:space="preserve">In </w:t>
      </w:r>
      <w:r>
        <w:t xml:space="preserve">general, for </w:t>
      </w:r>
      <w:r w:rsidRPr="0071072B">
        <w:t xml:space="preserve">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CSI-RS resources within CSI-RS resource set </w:t>
      </w:r>
      <m:oMath>
        <m:r>
          <w:rPr>
            <w:rFonts w:ascii="Cambria Math" w:hAnsi="Cambria Math"/>
          </w:rPr>
          <m:t>s</m:t>
        </m:r>
      </m:oMath>
      <w:r w:rsidRPr="0071072B">
        <w:t xml:space="preserve"> can be mapped to different OFDM symbols in the slot in case analog beamforming is used at the UE/gNB.  </w:t>
      </w:r>
      <w:r w:rsidR="00FA1686">
        <w:t>A</w:t>
      </w:r>
      <w:r w:rsidR="003E7468">
        <w:t xml:space="preserve"> CSI-RS resource is contained in one OFDM symbol and consists of either 1 or 2 ports. Additionally, N</w:t>
      </w:r>
      <w:r w:rsidR="003E7468" w:rsidRPr="003E7468">
        <w:rPr>
          <w:vertAlign w:val="subscript"/>
        </w:rPr>
        <w:t>p</w:t>
      </w:r>
      <w:r w:rsidR="003E7468">
        <w:t xml:space="preserve"> resources can be frequency division multiplexed to support beam sweeping from N</w:t>
      </w:r>
      <w:r w:rsidR="003E7468" w:rsidRPr="003E7468">
        <w:rPr>
          <w:vertAlign w:val="subscript"/>
        </w:rPr>
        <w:t>p</w:t>
      </w:r>
      <w:r w:rsidR="003E7468">
        <w:t xml:space="preserve"> different antenna panels</w:t>
      </w:r>
      <w:r w:rsidR="00162D5B">
        <w:t>/TRPs</w:t>
      </w:r>
      <w:r w:rsidR="003E7468">
        <w:t xml:space="preserve"> simultaneously. Hence, t</w:t>
      </w:r>
      <w:r w:rsidRPr="0071072B">
        <w:t xml:space="preserve">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depend</w:t>
      </w:r>
      <w:proofErr w:type="spellStart"/>
      <w:r w:rsidR="00FA1686">
        <w:t>s</w:t>
      </w:r>
      <w:r w:rsidRPr="0071072B">
        <w:t xml:space="preserve"> on</w:t>
      </w:r>
      <w:proofErr w:type="spellEnd"/>
      <w:r w:rsidRPr="0071072B">
        <w:t xml:space="preserve"> </w:t>
      </w:r>
      <w:r w:rsidR="003E7468">
        <w:t>N</w:t>
      </w:r>
      <w:r w:rsidR="003E7468" w:rsidRPr="003E7468">
        <w:rPr>
          <w:vertAlign w:val="subscript"/>
        </w:rPr>
        <w:t>p</w:t>
      </w:r>
      <w:r w:rsidR="003E7468">
        <w:t xml:space="preserve"> </w:t>
      </w:r>
      <w:r>
        <w:t xml:space="preserve">as well as the number of available </w:t>
      </w:r>
      <w:r w:rsidR="003E7468">
        <w:t xml:space="preserve">OFDM </w:t>
      </w:r>
      <w:r>
        <w:t>symbols in a slot that can be dedicated to CSI-RS</w:t>
      </w:r>
      <w:r w:rsidR="00012026">
        <w:t xml:space="preserve">. In a companion paper on CSI-RS design </w:t>
      </w:r>
      <w:r w:rsidR="00012026">
        <w:fldChar w:fldCharType="begin"/>
      </w:r>
      <w:r w:rsidR="00012026">
        <w:instrText xml:space="preserve"> REF _Ref492932361 \r \h </w:instrText>
      </w:r>
      <w:r w:rsidR="00012026">
        <w:fldChar w:fldCharType="separate"/>
      </w:r>
      <w:r w:rsidR="00012026">
        <w:t>[4]</w:t>
      </w:r>
      <w:r w:rsidR="00012026">
        <w:fldChar w:fldCharType="end"/>
      </w:r>
      <w:r w:rsidR="00012026">
        <w:t xml:space="preserve">, we suggest up to 8 possible symbol locations in a slot for beam management CSI-RS, hence 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012026" w:rsidRPr="0071072B">
        <w:t xml:space="preserve"> to be considered</w:t>
      </w:r>
      <w:r w:rsidR="00012026">
        <w:t xml:space="preserve"> could be up to </w:t>
      </w:r>
      <w:r w:rsidR="00012026">
        <w:t>8</w:t>
      </w:r>
      <w:r w:rsidR="00012026">
        <w:t>*N</w:t>
      </w:r>
      <w:r w:rsidR="00012026" w:rsidRPr="003E7468">
        <w:rPr>
          <w:vertAlign w:val="subscript"/>
        </w:rPr>
        <w:t>p</w:t>
      </w:r>
      <w:r w:rsidR="00012026">
        <w:t xml:space="preserve">. </w:t>
      </w:r>
      <w:r w:rsidR="00DF5B6E">
        <w:t xml:space="preserve">While it is up to the implementation on exactly what sets to configure, </w:t>
      </w:r>
      <w:r>
        <w:t xml:space="preserve">an upper bound could be on the order of </w:t>
      </w:r>
      <m:oMath>
        <m:r>
          <w:rPr>
            <w:rFonts w:ascii="Cambria Math" w:hAnsi="Cambria Math"/>
          </w:rPr>
          <m:t>S=8</m:t>
        </m:r>
      </m:oMath>
      <w:r>
        <w:t xml:space="preserve">.  </w:t>
      </w:r>
      <w:r w:rsidR="00012026">
        <w:t>T</w:t>
      </w:r>
      <w:r>
        <w:t xml:space="preserve">his could allow configuration </w:t>
      </w:r>
      <w:r w:rsidR="000A0DAE">
        <w:t xml:space="preserve">of </w:t>
      </w:r>
      <w:r>
        <w:t xml:space="preserve">sets </w:t>
      </w:r>
      <w:r w:rsidR="003E7468">
        <w:t>enabling beam sweeps over</w:t>
      </w:r>
      <w:r>
        <w:t xml:space="preserve"> </w:t>
      </w:r>
      <w:r w:rsidR="00012026">
        <w:t xml:space="preserve">2 – 8 </w:t>
      </w:r>
      <w:r w:rsidR="003E7468">
        <w:t>OFDM symbols</w:t>
      </w:r>
      <w:r w:rsidR="00DF5B6E">
        <w:t>.</w:t>
      </w:r>
      <w:r w:rsidR="006D6761">
        <w:t xml:space="preserve"> A</w:t>
      </w:r>
      <w:r w:rsidR="00170BBB">
        <w:t>ssuming up to N</w:t>
      </w:r>
      <w:r w:rsidR="00170BBB" w:rsidRPr="003E7468">
        <w:rPr>
          <w:vertAlign w:val="subscript"/>
        </w:rPr>
        <w:t>p</w:t>
      </w:r>
      <w:r w:rsidR="00162D5B">
        <w:t xml:space="preserve"> = 4</w:t>
      </w:r>
      <w:r w:rsidR="00170BBB">
        <w:t xml:space="preserve"> antenna pa</w:t>
      </w:r>
      <w:r w:rsidR="006D6761">
        <w:t xml:space="preserve">nels are used for beam sweeping, we make the following </w:t>
      </w:r>
      <w:r w:rsidR="00D81507">
        <w:t>proposal</w:t>
      </w:r>
      <w:r w:rsidR="006D6761">
        <w:t>:</w:t>
      </w:r>
    </w:p>
    <w:p w14:paraId="6D7C52FF" w14:textId="13DBFB9A" w:rsidR="00DF5B6E" w:rsidRPr="00C94DE8" w:rsidRDefault="00DF5B6E" w:rsidP="00D81507">
      <w:pPr>
        <w:pStyle w:val="Proposal"/>
      </w:pPr>
      <w:bookmarkStart w:id="130" w:name="_Toc490073042"/>
      <w:bookmarkStart w:id="131" w:name="_Toc490073211"/>
      <w:bookmarkStart w:id="132" w:name="_Toc490073678"/>
      <w:bookmarkStart w:id="133" w:name="_Toc490081098"/>
      <w:bookmarkStart w:id="134" w:name="_Ref490143632"/>
      <w:bookmarkStart w:id="135" w:name="_Toc490143873"/>
      <w:bookmarkStart w:id="136" w:name="_Toc490144045"/>
      <w:bookmarkStart w:id="137" w:name="_Ref490144109"/>
      <w:bookmarkStart w:id="138" w:name="_Toc490150761"/>
      <w:bookmarkStart w:id="139" w:name="_Toc490151076"/>
      <w:bookmarkStart w:id="140" w:name="_Toc490151173"/>
      <w:bookmarkStart w:id="141" w:name="_Toc490151190"/>
      <w:bookmarkStart w:id="142" w:name="_Toc490151214"/>
      <w:bookmarkStart w:id="143" w:name="_Toc490151229"/>
      <w:bookmarkStart w:id="144" w:name="_Toc490151276"/>
      <w:bookmarkStart w:id="145" w:name="_Toc490151722"/>
      <w:bookmarkStart w:id="146" w:name="_Toc490152118"/>
      <w:bookmarkStart w:id="147" w:name="_Toc490152189"/>
      <w:bookmarkStart w:id="148" w:name="_Toc490152273"/>
      <w:bookmarkStart w:id="149" w:name="_Toc490152305"/>
      <w:bookmarkStart w:id="150" w:name="_Toc492928336"/>
      <w:bookmarkStart w:id="151" w:name="_Toc492928350"/>
      <w:bookmarkStart w:id="152" w:name="_Toc492928489"/>
      <w:bookmarkStart w:id="153" w:name="_Toc492928657"/>
      <w:bookmarkStart w:id="154" w:name="_Toc492930241"/>
      <w:bookmarkStart w:id="155" w:name="_Toc492930443"/>
      <w:bookmarkStart w:id="156" w:name="_Toc492932000"/>
      <w:bookmarkStart w:id="157" w:name="_Toc492933576"/>
      <w:r w:rsidRPr="0071072B">
        <w:t xml:space="preserve">For </w:t>
      </w:r>
      <w:r>
        <w:t xml:space="preserve">the </w:t>
      </w:r>
      <w:r w:rsidRPr="0071072B">
        <w:t xml:space="preserve">beam management use case, consider </w:t>
      </w:r>
      <w:r w:rsidRPr="0071072B">
        <w:rPr>
          <w:i/>
        </w:rPr>
        <w:t>S</w:t>
      </w:r>
      <w:r w:rsidR="003E7468">
        <w:rPr>
          <w:i/>
        </w:rPr>
        <w:t xml:space="preserve"> </w:t>
      </w:r>
      <w:r w:rsidRPr="0071072B">
        <w:t>=</w:t>
      </w:r>
      <w:r w:rsidR="003E7468">
        <w:t xml:space="preserve"> </w:t>
      </w:r>
      <w:r w:rsidRPr="0071072B">
        <w:t xml:space="preserve">8 </w:t>
      </w:r>
      <w:r w:rsidRPr="0071072B">
        <w:rPr>
          <w:rFonts w:eastAsiaTheme="minorEastAsia"/>
        </w:rPr>
        <w:t xml:space="preserve">CSI-RS resources sets per resource setting, and </w:t>
      </w:r>
      <w:r w:rsidRPr="0071072B">
        <w:rPr>
          <w:rFonts w:eastAsiaTheme="minorEastAsia"/>
          <w:i/>
        </w:rPr>
        <w:t>K</w:t>
      </w:r>
      <w:r w:rsidRPr="0071072B">
        <w:rPr>
          <w:rFonts w:eastAsiaTheme="minorEastAsia"/>
          <w:i/>
          <w:vertAlign w:val="subscript"/>
        </w:rPr>
        <w:t>s</w:t>
      </w:r>
      <w:r>
        <w:rPr>
          <w:rFonts w:eastAsiaTheme="minorEastAsia"/>
          <w:i/>
          <w:vertAlign w:val="subscript"/>
        </w:rPr>
        <w:t xml:space="preserve"> </w:t>
      </w:r>
      <w:r w:rsidRPr="0071072B">
        <w:rPr>
          <w:rFonts w:eastAsiaTheme="minorEastAsia"/>
        </w:rPr>
        <w:t>=</w:t>
      </w:r>
      <w:r>
        <w:rPr>
          <w:rFonts w:eastAsiaTheme="minorEastAsia"/>
        </w:rPr>
        <w:t xml:space="preserve"> </w:t>
      </w:r>
      <w:r w:rsidR="00012026">
        <w:t>2</w:t>
      </w:r>
      <w:r>
        <w:t xml:space="preserve"> – </w:t>
      </w:r>
      <w:r w:rsidR="00012026">
        <w:t>32</w:t>
      </w:r>
      <w:r w:rsidRPr="0071072B">
        <w:t xml:space="preserve"> </w:t>
      </w:r>
      <w:r w:rsidR="00170BBB">
        <w:t xml:space="preserve">aperiodic CSI-RS </w:t>
      </w:r>
      <w:r w:rsidRPr="0071072B">
        <w:t xml:space="preserve">resources per resource set as a starting point.  </w:t>
      </w:r>
      <w:r>
        <w:t xml:space="preserve"> </w:t>
      </w:r>
      <w:r>
        <w:lastRenderedPageBreak/>
        <w:t xml:space="preserve">Consider </w:t>
      </w:r>
      <w:r w:rsidR="00F371C5">
        <w:rPr>
          <w:i/>
        </w:rPr>
        <w:t>N</w:t>
      </w:r>
      <w:r w:rsidR="003E7468">
        <w:rPr>
          <w:i/>
        </w:rPr>
        <w:t xml:space="preserve"> </w:t>
      </w:r>
      <w:r>
        <w:t>=</w:t>
      </w:r>
      <w:r w:rsidR="003E7468">
        <w:t xml:space="preserve"> </w:t>
      </w:r>
      <w:r w:rsidR="00FA1686">
        <w:t>3</w:t>
      </w:r>
      <w:r>
        <w:t xml:space="preserve"> different report settings and </w:t>
      </w:r>
      <w:r w:rsidR="00F371C5">
        <w:rPr>
          <w:i/>
        </w:rPr>
        <w:t>M</w:t>
      </w:r>
      <w:r w:rsidR="003E7468">
        <w:rPr>
          <w:i/>
        </w:rPr>
        <w:t xml:space="preserve"> </w:t>
      </w:r>
      <w:r>
        <w:t>=</w:t>
      </w:r>
      <w:r w:rsidR="003E7468">
        <w:t xml:space="preserve"> </w:t>
      </w:r>
      <w:r>
        <w:t>2 different resource settings as a starting point.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9BC3C09" w14:textId="77777777" w:rsidR="0002577B" w:rsidRDefault="0002577B" w:rsidP="002E7B56">
      <w:pPr>
        <w:pStyle w:val="Heading2"/>
      </w:pPr>
      <w:bookmarkStart w:id="158" w:name="_Ref490082329"/>
      <w:r>
        <w:t>Multi-TRP use case</w:t>
      </w:r>
      <w:bookmarkEnd w:id="158"/>
    </w:p>
    <w:p w14:paraId="2BE2A6D8" w14:textId="5BDB2775" w:rsidR="0002577B" w:rsidRDefault="0002577B" w:rsidP="0002577B">
      <w:pPr>
        <w:pStyle w:val="BodyText"/>
      </w:pPr>
      <w:r>
        <w:t xml:space="preserve">Perhaps one of the more demanding use cases in terms of number of settings is a multi-TRP scenario, e.g., for NC-JT or </w:t>
      </w:r>
      <w:proofErr w:type="spellStart"/>
      <w:r>
        <w:t>CoMP.</w:t>
      </w:r>
      <w:proofErr w:type="spellEnd"/>
      <w:r>
        <w:t xml:space="preserve"> </w:t>
      </w:r>
      <w:r>
        <w:fldChar w:fldCharType="begin"/>
      </w:r>
      <w:r>
        <w:instrText xml:space="preserve"> REF _Ref485393954 \h  \* MERGEFORMAT </w:instrText>
      </w:r>
      <w:r>
        <w:fldChar w:fldCharType="separate"/>
      </w:r>
      <w:r w:rsidR="002E7B56">
        <w:t xml:space="preserve">Figure </w:t>
      </w:r>
      <w:r w:rsidR="002E7B56">
        <w:rPr>
          <w:noProof/>
        </w:rPr>
        <w:t>3</w:t>
      </w:r>
      <w:r>
        <w:fldChar w:fldCharType="end"/>
      </w:r>
      <w:r>
        <w:t xml:space="preserve"> shows an exemplary </w:t>
      </w:r>
      <w:proofErr w:type="spellStart"/>
      <w:r>
        <w:t>CoMP</w:t>
      </w:r>
      <w:proofErr w:type="spellEnd"/>
      <w:r>
        <w:t xml:space="preserve"> scenario with 4 TRPs in a </w:t>
      </w:r>
      <w:proofErr w:type="spellStart"/>
      <w:r>
        <w:t>CoMP</w:t>
      </w:r>
      <w:proofErr w:type="spellEnd"/>
      <w:r>
        <w:t xml:space="preserve"> cluster. The diagram also illustrates one NZP CSI-RS transmitted from each TRP along with a total of 4 ZP CSI-RS. An NZP CSI-RS for a given TRP overlaps the ZP CSI-RSs for the other 3 TRPs. The ZP CSI-RS resources may be used by the UE for intra-cluster interference measurement purposes when forming multiple interference hypotheses, e.g., for dynamic point selection (DPS). One additional ZP CSI-RS resource is shown (white) for the purposes of interference measurement from outside the </w:t>
      </w:r>
      <w:proofErr w:type="spellStart"/>
      <w:r>
        <w:t>CoMP</w:t>
      </w:r>
      <w:proofErr w:type="spellEnd"/>
      <w:r>
        <w:t xml:space="preserve"> cluster</w:t>
      </w:r>
    </w:p>
    <w:p w14:paraId="312785DC" w14:textId="77777777" w:rsidR="0002577B" w:rsidRDefault="0002577B" w:rsidP="0002577B">
      <w:pPr>
        <w:keepNext/>
        <w:jc w:val="center"/>
      </w:pPr>
      <w:r>
        <w:rPr>
          <w:noProof/>
          <w:lang w:val="en-US" w:eastAsia="en-US"/>
        </w:rPr>
        <w:drawing>
          <wp:inline distT="0" distB="0" distL="0" distR="0" wp14:anchorId="0EEE1347" wp14:editId="5E6655CB">
            <wp:extent cx="4572000" cy="267004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0" cy="2670048"/>
                    </a:xfrm>
                    <a:prstGeom prst="rect">
                      <a:avLst/>
                    </a:prstGeom>
                    <a:noFill/>
                  </pic:spPr>
                </pic:pic>
              </a:graphicData>
            </a:graphic>
          </wp:inline>
        </w:drawing>
      </w:r>
    </w:p>
    <w:p w14:paraId="54471725" w14:textId="1391E76F" w:rsidR="0002577B" w:rsidRDefault="0002577B" w:rsidP="0002577B">
      <w:pPr>
        <w:pStyle w:val="Caption"/>
      </w:pPr>
      <w:bookmarkStart w:id="159" w:name="_Ref485393954"/>
      <w:r>
        <w:t xml:space="preserve">Figure </w:t>
      </w:r>
      <w:r>
        <w:fldChar w:fldCharType="begin"/>
      </w:r>
      <w:r>
        <w:instrText xml:space="preserve"> SEQ Figure \* ARABIC </w:instrText>
      </w:r>
      <w:r>
        <w:fldChar w:fldCharType="separate"/>
      </w:r>
      <w:r w:rsidR="002E7B56">
        <w:rPr>
          <w:noProof/>
        </w:rPr>
        <w:t>3</w:t>
      </w:r>
      <w:r>
        <w:rPr>
          <w:noProof/>
        </w:rPr>
        <w:fldChar w:fldCharType="end"/>
      </w:r>
      <w:bookmarkEnd w:id="159"/>
      <w:r>
        <w:t xml:space="preserve">: Exemplary </w:t>
      </w:r>
      <w:proofErr w:type="spellStart"/>
      <w:r>
        <w:t>CoMP</w:t>
      </w:r>
      <w:proofErr w:type="spellEnd"/>
      <w:r>
        <w:t xml:space="preserve"> scenario with 4 TRPs within a </w:t>
      </w:r>
      <w:proofErr w:type="spellStart"/>
      <w:r>
        <w:t>CoMP</w:t>
      </w:r>
      <w:proofErr w:type="spellEnd"/>
      <w:r>
        <w:t xml:space="preserve"> cluster</w:t>
      </w:r>
    </w:p>
    <w:p w14:paraId="0033B1EE" w14:textId="0E26C453" w:rsidR="0002577B" w:rsidRDefault="0002577B" w:rsidP="0002577B">
      <w:pPr>
        <w:pStyle w:val="BodyText"/>
      </w:pPr>
      <w:r>
        <w:fldChar w:fldCharType="begin"/>
      </w:r>
      <w:r>
        <w:instrText xml:space="preserve"> REF _Ref485394898 \h  \* MERGEFORMAT </w:instrText>
      </w:r>
      <w:r>
        <w:fldChar w:fldCharType="separate"/>
      </w:r>
      <w:r w:rsidR="002E7B56">
        <w:t xml:space="preserve">Figure </w:t>
      </w:r>
      <w:r w:rsidR="002E7B56">
        <w:rPr>
          <w:noProof/>
        </w:rPr>
        <w:t>4</w:t>
      </w:r>
      <w:r>
        <w:fldChar w:fldCharType="end"/>
      </w:r>
      <w:r>
        <w:t xml:space="preserve"> shows an exemplary setup of the CSI configuration framework for the 4-TRP </w:t>
      </w:r>
      <w:proofErr w:type="spellStart"/>
      <w:r>
        <w:t>CoMP</w:t>
      </w:r>
      <w:proofErr w:type="spellEnd"/>
      <w:r>
        <w:t xml:space="preserve"> scenario in </w:t>
      </w:r>
      <w:r>
        <w:fldChar w:fldCharType="begin"/>
      </w:r>
      <w:r>
        <w:instrText xml:space="preserve"> REF _Ref485393954 \h  \* MERGEFORMAT </w:instrText>
      </w:r>
      <w:r>
        <w:fldChar w:fldCharType="separate"/>
      </w:r>
      <w:r w:rsidR="002E7B56">
        <w:t xml:space="preserve">Figure </w:t>
      </w:r>
      <w:r w:rsidR="002E7B56">
        <w:rPr>
          <w:noProof/>
        </w:rPr>
        <w:t>3</w:t>
      </w:r>
      <w:r>
        <w:fldChar w:fldCharType="end"/>
      </w:r>
      <w:r w:rsidR="000170E1">
        <w:t xml:space="preserve">. The framework includes Resource Settings 1 – 4, </w:t>
      </w:r>
      <w:r>
        <w:t xml:space="preserve">each containing a single NZP CSI-RS resource corresponding to a given TRP. These are used for the purposes of channel measurement. </w:t>
      </w:r>
      <w:r w:rsidR="000170E1">
        <w:t>Resource Setting 5 – 8 contain a single ZP CSI-RS resource</w:t>
      </w:r>
      <w:r>
        <w:t xml:space="preserve"> used for intra-cluster interference measurement for various hypotheses of which TRPs may or may not be active. </w:t>
      </w:r>
      <w:r w:rsidR="000170E1">
        <w:t>Resource Setting 9</w:t>
      </w:r>
      <w:r>
        <w:t xml:space="preserve"> </w:t>
      </w:r>
      <w:r w:rsidR="000170E1">
        <w:t>contains a</w:t>
      </w:r>
      <w:r>
        <w:t xml:space="preserve"> ZP CSI-RS resource for the purposes of inter-cluster interference measurement. The framework also includes 4 different report settings with one per TRP. This setup is analogous to the configuration of 4 different CSI processes in LTE. The diagram also shows dynamic selection</w:t>
      </w:r>
      <w:r w:rsidR="000170E1">
        <w:t xml:space="preserve"> of 1 </w:t>
      </w:r>
      <w:r w:rsidR="00AD5950">
        <w:t>or more report settings at a time.</w:t>
      </w:r>
    </w:p>
    <w:p w14:paraId="0BE1BEB5" w14:textId="270F5C7B" w:rsidR="0002577B" w:rsidRDefault="0002577B" w:rsidP="0002577B">
      <w:pPr>
        <w:pStyle w:val="BodyText"/>
      </w:pPr>
      <w:r>
        <w:t xml:space="preserve">The report settings can be configured in different ways depending on the use case. For a DPS use case, the UE could be triggered to report CSI corresponding to each TRP separately by triggering all 4 CSI report settings. For a given report setting corresponding to a particular TRP, the UE computes a single hypothesis by selecting the appropriate CSI-RS resource set in Resource Setting 5 which consists of the ZP CSI-RS resources corresponding to the other 3 TRPs. In a companion paper </w:t>
      </w:r>
      <w:r>
        <w:fldChar w:fldCharType="begin"/>
      </w:r>
      <w:r>
        <w:instrText xml:space="preserve"> REF _Ref485396068 \r \h  \* MERGEFORMAT </w:instrText>
      </w:r>
      <w:r>
        <w:fldChar w:fldCharType="separate"/>
      </w:r>
      <w:r w:rsidR="002E7B56">
        <w:t>[6]</w:t>
      </w:r>
      <w:r>
        <w:fldChar w:fldCharType="end"/>
      </w:r>
      <w:r>
        <w:t xml:space="preserve"> we discuss this use case in more detail.</w:t>
      </w:r>
    </w:p>
    <w:p w14:paraId="22EA6C85" w14:textId="6B5FC621" w:rsidR="0002577B" w:rsidRDefault="0002577B" w:rsidP="0002577B">
      <w:pPr>
        <w:pStyle w:val="BodyText"/>
      </w:pPr>
      <w:r>
        <w:t xml:space="preserve">Another use case is co-ordinated scheduling/link adaptation in which the UE reports multiple hypotheses corresponding to each report setting, where the multiple hypotheses correspond to different combinations of the 3 other TRPs being on or off. Based on the multiple hypotheses, the </w:t>
      </w:r>
      <w:proofErr w:type="spellStart"/>
      <w:r>
        <w:t>gNB</w:t>
      </w:r>
      <w:proofErr w:type="spellEnd"/>
      <w:r>
        <w:t xml:space="preserve"> scheduler can determine the optimal combination for a given set of users. In this case, the </w:t>
      </w:r>
      <w:proofErr w:type="spellStart"/>
      <w:r>
        <w:t>gNB</w:t>
      </w:r>
      <w:proofErr w:type="spellEnd"/>
      <w:r>
        <w:t xml:space="preserve"> can</w:t>
      </w:r>
      <w:r w:rsidR="00F0517A">
        <w:t xml:space="preserve"> </w:t>
      </w:r>
      <w:r>
        <w:t>schedule the appropriate rate since it has CSI for all hypotheses in hand.</w:t>
      </w:r>
    </w:p>
    <w:p w14:paraId="5FE9ED12" w14:textId="4B7BDD46" w:rsidR="0002577B" w:rsidRDefault="0002577B" w:rsidP="0002577B">
      <w:pPr>
        <w:pStyle w:val="BodyText"/>
      </w:pPr>
      <w:r>
        <w:t xml:space="preserve">Yet another use case is NC-JT which can use a framework quite similar to that shown in </w:t>
      </w:r>
      <w:r>
        <w:fldChar w:fldCharType="begin"/>
      </w:r>
      <w:r>
        <w:instrText xml:space="preserve"> REF _Ref485394898 \h  \* MERGEFORMAT </w:instrText>
      </w:r>
      <w:r>
        <w:fldChar w:fldCharType="separate"/>
      </w:r>
      <w:r w:rsidR="002E7B56">
        <w:t xml:space="preserve">Figure </w:t>
      </w:r>
      <w:r w:rsidR="002E7B56">
        <w:rPr>
          <w:noProof/>
        </w:rPr>
        <w:t>4</w:t>
      </w:r>
      <w:r>
        <w:fldChar w:fldCharType="end"/>
      </w:r>
      <w:r>
        <w:t xml:space="preserve">, but with different links between the report settings and resource settings. This is discussed further in </w:t>
      </w:r>
      <w:r>
        <w:fldChar w:fldCharType="begin"/>
      </w:r>
      <w:r>
        <w:instrText xml:space="preserve"> REF _Ref485396068 \r \h  \* MERGEFORMAT </w:instrText>
      </w:r>
      <w:r>
        <w:fldChar w:fldCharType="separate"/>
      </w:r>
      <w:r w:rsidR="002E7B56">
        <w:t>[6]</w:t>
      </w:r>
      <w:r>
        <w:fldChar w:fldCharType="end"/>
      </w:r>
      <w:r>
        <w:t>.</w:t>
      </w:r>
    </w:p>
    <w:p w14:paraId="13CB904F" w14:textId="70B38865" w:rsidR="0002577B" w:rsidRDefault="0002577B" w:rsidP="004213A1">
      <w:pPr>
        <w:pStyle w:val="BodyText"/>
      </w:pPr>
      <w:r>
        <w:lastRenderedPageBreak/>
        <w:t>Regardless of the use case, the important observation is that in a multi-TRP scenario, both the number of report settings and the number of resource settings scales with the number of TRPs. In addition</w:t>
      </w:r>
      <w:r w:rsidR="004213A1">
        <w:t xml:space="preserve">, the number of ZP-CSI-RS resources contained in some of the resource settings scales with the number of TRPs. </w:t>
      </w:r>
      <w:r>
        <w:t>Note that while this basic scaling is inherent for this use case, there may be ways to optimize the configuration and associated signalling overhead. Such optimizations are FFS.</w:t>
      </w:r>
    </w:p>
    <w:p w14:paraId="1860BF59" w14:textId="0D894D02" w:rsidR="0002577B" w:rsidRDefault="0002577B" w:rsidP="00D81507">
      <w:pPr>
        <w:pStyle w:val="Proposal"/>
      </w:pPr>
      <w:bookmarkStart w:id="160" w:name="_Toc485397539"/>
      <w:bookmarkStart w:id="161" w:name="_Toc485415368"/>
      <w:bookmarkStart w:id="162" w:name="_Toc485416011"/>
      <w:bookmarkStart w:id="163" w:name="_Toc490069768"/>
      <w:bookmarkStart w:id="164" w:name="_Toc490073046"/>
      <w:bookmarkStart w:id="165" w:name="_Toc490073215"/>
      <w:bookmarkStart w:id="166" w:name="_Toc490073682"/>
      <w:bookmarkStart w:id="167" w:name="_Toc490081099"/>
      <w:bookmarkStart w:id="168" w:name="_Toc490143874"/>
      <w:bookmarkStart w:id="169" w:name="_Toc490144046"/>
      <w:bookmarkStart w:id="170" w:name="_Ref490148237"/>
      <w:bookmarkStart w:id="171" w:name="_Toc490150762"/>
      <w:bookmarkStart w:id="172" w:name="_Toc490151077"/>
      <w:bookmarkStart w:id="173" w:name="_Toc490151174"/>
      <w:bookmarkStart w:id="174" w:name="_Toc490151191"/>
      <w:bookmarkStart w:id="175" w:name="_Toc490151215"/>
      <w:bookmarkStart w:id="176" w:name="_Toc490151230"/>
      <w:bookmarkStart w:id="177" w:name="_Toc490151277"/>
      <w:bookmarkStart w:id="178" w:name="_Toc490151723"/>
      <w:bookmarkStart w:id="179" w:name="_Toc490152119"/>
      <w:bookmarkStart w:id="180" w:name="_Toc490152190"/>
      <w:bookmarkStart w:id="181" w:name="_Toc490152274"/>
      <w:bookmarkStart w:id="182" w:name="_Toc490152306"/>
      <w:bookmarkStart w:id="183" w:name="_Toc492928337"/>
      <w:bookmarkStart w:id="184" w:name="_Toc492928351"/>
      <w:bookmarkStart w:id="185" w:name="_Toc492928490"/>
      <w:bookmarkStart w:id="186" w:name="_Toc492928658"/>
      <w:bookmarkStart w:id="187" w:name="_Toc492930242"/>
      <w:bookmarkStart w:id="188" w:name="_Toc492930444"/>
      <w:bookmarkStart w:id="189" w:name="_Toc492932001"/>
      <w:bookmarkStart w:id="190" w:name="_Toc492933577"/>
      <w:r>
        <w:t xml:space="preserve">For the multi-TRP use case with J TRPs, as a starting point consider </w:t>
      </w:r>
      <w:r w:rsidRPr="00170BBB">
        <w:rPr>
          <w:i/>
        </w:rPr>
        <w:t>N = J</w:t>
      </w:r>
      <w:r>
        <w:t xml:space="preserve"> report settings, </w:t>
      </w:r>
      <w:r w:rsidRPr="00170BBB">
        <w:rPr>
          <w:i/>
        </w:rPr>
        <w:t xml:space="preserve">M = </w:t>
      </w:r>
      <w:r w:rsidR="004213A1">
        <w:rPr>
          <w:i/>
        </w:rPr>
        <w:t>2J + 1</w:t>
      </w:r>
      <w:r>
        <w:t xml:space="preserve"> resource settings, where </w:t>
      </w:r>
      <w:r w:rsidR="004213A1">
        <w:t xml:space="preserve">some of the </w:t>
      </w:r>
      <w:r>
        <w:t>resource setting</w:t>
      </w:r>
      <w:r w:rsidR="004213A1">
        <w:t xml:space="preserve">s contain </w:t>
      </w:r>
      <w:r w:rsidRPr="00170BBB">
        <w:rPr>
          <w:i/>
        </w:rPr>
        <w:t>K</w:t>
      </w:r>
      <w:r w:rsidRPr="00170BBB">
        <w:rPr>
          <w:i/>
          <w:vertAlign w:val="subscript"/>
        </w:rPr>
        <w:t>s</w:t>
      </w:r>
      <w:r w:rsidRPr="00170BBB">
        <w:rPr>
          <w:i/>
        </w:rPr>
        <w:t xml:space="preserve"> = J</w:t>
      </w:r>
      <w:r w:rsidR="00170BBB">
        <w:rPr>
          <w:i/>
        </w:rPr>
        <w:t xml:space="preserve"> </w:t>
      </w:r>
      <w:r w:rsidRPr="00170BBB">
        <w:rPr>
          <w:i/>
        </w:rPr>
        <w:t>-</w:t>
      </w:r>
      <w:r w:rsidR="00170BBB">
        <w:rPr>
          <w:i/>
        </w:rPr>
        <w:t xml:space="preserve"> </w:t>
      </w:r>
      <w:r w:rsidRPr="00170BBB">
        <w:rPr>
          <w:i/>
        </w:rPr>
        <w:t>1</w:t>
      </w:r>
      <w:r>
        <w:t xml:space="preserve"> resources each.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529968FC" w14:textId="77777777" w:rsidR="0002577B" w:rsidRDefault="0002577B" w:rsidP="0002577B">
      <w:pPr>
        <w:pStyle w:val="Proposal"/>
        <w:numPr>
          <w:ilvl w:val="0"/>
          <w:numId w:val="0"/>
        </w:numPr>
        <w:ind w:left="1701" w:hanging="1701"/>
      </w:pPr>
    </w:p>
    <w:p w14:paraId="625D7977" w14:textId="24CF123A" w:rsidR="0002577B" w:rsidRDefault="00AD5950" w:rsidP="005B225D">
      <w:pPr>
        <w:keepNext/>
        <w:jc w:val="center"/>
      </w:pPr>
      <w:r>
        <w:rPr>
          <w:noProof/>
          <w:lang w:val="en-US" w:eastAsia="en-US"/>
        </w:rPr>
        <w:drawing>
          <wp:inline distT="0" distB="0" distL="0" distR="0" wp14:anchorId="2145BC7A" wp14:editId="391F71BF">
            <wp:extent cx="5943600" cy="40507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050792"/>
                    </a:xfrm>
                    <a:prstGeom prst="rect">
                      <a:avLst/>
                    </a:prstGeom>
                    <a:noFill/>
                  </pic:spPr>
                </pic:pic>
              </a:graphicData>
            </a:graphic>
          </wp:inline>
        </w:drawing>
      </w:r>
    </w:p>
    <w:p w14:paraId="3709B5FA" w14:textId="4016F25C" w:rsidR="0002577B" w:rsidRPr="00EF30CF" w:rsidRDefault="0002577B" w:rsidP="0002577B">
      <w:pPr>
        <w:pStyle w:val="Caption"/>
      </w:pPr>
      <w:bookmarkStart w:id="191" w:name="_Ref485394898"/>
      <w:r>
        <w:t xml:space="preserve">Figure </w:t>
      </w:r>
      <w:r>
        <w:fldChar w:fldCharType="begin"/>
      </w:r>
      <w:r>
        <w:instrText xml:space="preserve"> SEQ Figure \* ARABIC </w:instrText>
      </w:r>
      <w:r>
        <w:fldChar w:fldCharType="separate"/>
      </w:r>
      <w:r w:rsidR="002E7B56">
        <w:rPr>
          <w:noProof/>
        </w:rPr>
        <w:t>4</w:t>
      </w:r>
      <w:r>
        <w:rPr>
          <w:noProof/>
        </w:rPr>
        <w:fldChar w:fldCharType="end"/>
      </w:r>
      <w:bookmarkEnd w:id="191"/>
      <w:r>
        <w:t xml:space="preserve">: Exemplary setup of the CSI configuration framework for the 4-TRP </w:t>
      </w:r>
      <w:proofErr w:type="spellStart"/>
      <w:r>
        <w:t>CoMP</w:t>
      </w:r>
      <w:proofErr w:type="spellEnd"/>
      <w:r>
        <w:t xml:space="preserve"> scenario in </w:t>
      </w:r>
      <w:r>
        <w:fldChar w:fldCharType="begin"/>
      </w:r>
      <w:r>
        <w:instrText xml:space="preserve"> REF _Ref485393954 \h </w:instrText>
      </w:r>
      <w:r>
        <w:fldChar w:fldCharType="separate"/>
      </w:r>
      <w:r w:rsidR="002E7B56">
        <w:t xml:space="preserve">Figure </w:t>
      </w:r>
      <w:r w:rsidR="002E7B56">
        <w:rPr>
          <w:noProof/>
        </w:rPr>
        <w:t>3</w:t>
      </w:r>
      <w:r>
        <w:fldChar w:fldCharType="end"/>
      </w:r>
      <w:r>
        <w:t>.</w:t>
      </w:r>
    </w:p>
    <w:p w14:paraId="352C50C8" w14:textId="203C8742" w:rsidR="00F0517A" w:rsidRDefault="00811BA6" w:rsidP="002E7B56">
      <w:pPr>
        <w:pStyle w:val="Heading2"/>
      </w:pPr>
      <w:r>
        <w:t xml:space="preserve">Preliminary </w:t>
      </w:r>
      <w:r w:rsidR="001A6B49">
        <w:t>Analysis of Signalling Overhead</w:t>
      </w:r>
    </w:p>
    <w:p w14:paraId="229E5FAF" w14:textId="52E8B722" w:rsidR="009B5F11" w:rsidRDefault="00F0517A" w:rsidP="00F0517A">
      <w:r>
        <w:t>In the previous sections</w:t>
      </w:r>
      <w:r w:rsidR="005067B8">
        <w:t xml:space="preserve"> we have discussed typical values </w:t>
      </w:r>
      <w:r w:rsidR="005067B8" w:rsidRPr="005067B8">
        <w:rPr>
          <w:i/>
        </w:rPr>
        <w:t>N</w:t>
      </w:r>
      <w:r w:rsidR="005067B8">
        <w:t xml:space="preserve">, </w:t>
      </w:r>
      <w:r w:rsidR="005067B8" w:rsidRPr="005067B8">
        <w:rPr>
          <w:i/>
        </w:rPr>
        <w:t>M</w:t>
      </w:r>
      <w:r w:rsidR="005067B8">
        <w:t xml:space="preserve">, </w:t>
      </w:r>
      <w:r w:rsidR="005067B8" w:rsidRPr="005067B8">
        <w:rPr>
          <w:i/>
        </w:rPr>
        <w:t>S</w:t>
      </w:r>
      <w:r w:rsidR="005067B8">
        <w:t xml:space="preserve">, and </w:t>
      </w:r>
      <w:r w:rsidR="005067B8" w:rsidRPr="005067B8">
        <w:rPr>
          <w:i/>
        </w:rPr>
        <w:t>K</w:t>
      </w:r>
      <w:r w:rsidR="005067B8" w:rsidRPr="005067B8">
        <w:rPr>
          <w:i/>
          <w:vertAlign w:val="subscript"/>
        </w:rPr>
        <w:t>s</w:t>
      </w:r>
      <w:r w:rsidR="005067B8">
        <w:t xml:space="preserve"> for </w:t>
      </w:r>
      <w:r w:rsidR="004722B0">
        <w:t xml:space="preserve">the </w:t>
      </w:r>
      <w:r w:rsidR="005067B8">
        <w:t xml:space="preserve">beam management </w:t>
      </w:r>
      <w:r w:rsidR="004722B0">
        <w:t xml:space="preserve">and multi-TRP </w:t>
      </w:r>
      <w:r w:rsidR="005067B8">
        <w:t xml:space="preserve">use cases. As per </w:t>
      </w:r>
      <w:r w:rsidR="005B225D">
        <w:t xml:space="preserve">the framework </w:t>
      </w:r>
      <w:r w:rsidR="005067B8">
        <w:t>agreement</w:t>
      </w:r>
      <w:r w:rsidR="005B225D">
        <w:t xml:space="preserve"> above, one or multiple </w:t>
      </w:r>
      <w:r w:rsidR="00171E40">
        <w:t xml:space="preserve">of the </w:t>
      </w:r>
      <w:r w:rsidR="00171E40" w:rsidRPr="00171E40">
        <w:rPr>
          <w:i/>
        </w:rPr>
        <w:t>N</w:t>
      </w:r>
      <w:r w:rsidR="00171E40">
        <w:t xml:space="preserve"> </w:t>
      </w:r>
      <w:r w:rsidR="005B225D">
        <w:t>report</w:t>
      </w:r>
      <w:r w:rsidR="00171E40">
        <w:t>ing</w:t>
      </w:r>
      <w:r w:rsidR="005B225D">
        <w:t xml:space="preserve"> settings may be selected dynamically</w:t>
      </w:r>
      <w:r w:rsidR="00314D5A">
        <w:t xml:space="preserve">. Furthermore, </w:t>
      </w:r>
      <w:r w:rsidR="005B225D">
        <w:t xml:space="preserve">one or multiple </w:t>
      </w:r>
      <w:r w:rsidR="00171E40">
        <w:t xml:space="preserve">of the </w:t>
      </w:r>
      <w:r w:rsidR="00171E40" w:rsidRPr="00171E40">
        <w:rPr>
          <w:i/>
        </w:rPr>
        <w:t>S</w:t>
      </w:r>
      <w:r w:rsidR="00171E40">
        <w:t xml:space="preserve"> </w:t>
      </w:r>
      <w:r w:rsidR="005B225D">
        <w:t>resource sets may be selected dynamically from at least one</w:t>
      </w:r>
      <w:r w:rsidR="00171E40">
        <w:t xml:space="preserve"> of the </w:t>
      </w:r>
      <w:r w:rsidR="00171E40" w:rsidRPr="00171E40">
        <w:rPr>
          <w:i/>
        </w:rPr>
        <w:t>M</w:t>
      </w:r>
      <w:r w:rsidR="005B225D">
        <w:t xml:space="preserve"> resource setting</w:t>
      </w:r>
      <w:r w:rsidR="00171E40">
        <w:t>s</w:t>
      </w:r>
      <w:r w:rsidR="005B225D">
        <w:t>. Dynamic selection is relev</w:t>
      </w:r>
      <w:r w:rsidR="00811BA6">
        <w:t xml:space="preserve">ant only in the context of aperiodic and semi-persistent reporting/resources. </w:t>
      </w:r>
      <w:r w:rsidR="009B5F11">
        <w:t>Periodic reporting/resources are semi-statically configured by RRC, thus dynamic selection does not apply. As always, overhead is an important consideration for dynamic signalling, especially in the case of DCI. Here we make a preliminary analysis of overhead and discuss signalling options.</w:t>
      </w:r>
    </w:p>
    <w:p w14:paraId="1511DDBB" w14:textId="61EB6B64" w:rsidR="0009515F" w:rsidRDefault="009B5F11" w:rsidP="00F0517A">
      <w:r>
        <w:t xml:space="preserve">Since both reporting settings and resource sets are dynamically selected, what drives the overhead is the number of reporting settings </w:t>
      </w:r>
      <w:r w:rsidR="00096E08">
        <w:rPr>
          <w:i/>
        </w:rPr>
        <w:t xml:space="preserve">N, </w:t>
      </w:r>
      <w:r>
        <w:t xml:space="preserve">the total number of sets </w:t>
      </w:r>
      <w:r w:rsidR="0027204C" w:rsidRPr="009B5F11">
        <w:rPr>
          <w:i/>
        </w:rPr>
        <w:t>S</w:t>
      </w:r>
      <w:r w:rsidR="00096E08">
        <w:rPr>
          <w:i/>
          <w:vertAlign w:val="subscript"/>
        </w:rPr>
        <w:t>tot</w:t>
      </w:r>
      <w:r w:rsidR="0027204C">
        <w:t xml:space="preserve"> </w:t>
      </w:r>
      <w:r>
        <w:t xml:space="preserve">contained in the union of resource settings </w:t>
      </w:r>
      <w:r w:rsidR="0027204C">
        <w:t>that contain more than one set</w:t>
      </w:r>
      <w:r w:rsidR="00096E08">
        <w:t xml:space="preserve">, as well as how many settings/sets are selected simultaneously, i.e., in the same signalling message. </w:t>
      </w:r>
      <w:r w:rsidR="0009515F">
        <w:t xml:space="preserve">While semi-persistent reporting/resources can affect the signalling overhead, we believe that the dominant driver for overhead will be aperiodic reporting/resources. One could expect that semi-persistent reporting/resources are not triggered often, </w:t>
      </w:r>
      <w:r w:rsidR="0009515F">
        <w:lastRenderedPageBreak/>
        <w:t>and thus could be triggered separately (at different times) from aperiodic reporting/resources. Hence, if the signalling overhead is dimensioned for aperiodic reporting/resources as a worst case, the overhead should be sufficient to handle semi-persistent. Alternatively, one could perform a dimensioning exercise assuming all reporting/resources are semi-persistent making the same assumptions on the number of resource sets as for aperiodic; however, it is likely that the end result of the overhead analysis would be the same.</w:t>
      </w:r>
    </w:p>
    <w:p w14:paraId="15D3DFFA" w14:textId="21D89E0A" w:rsidR="008327B0" w:rsidRDefault="00784AAE" w:rsidP="00F0517A">
      <w:r>
        <w:t>As mentioned previously,</w:t>
      </w:r>
      <w:r w:rsidRPr="00784AAE">
        <w:t xml:space="preserve"> </w:t>
      </w:r>
      <w:r>
        <w:t xml:space="preserve">two of the more demanding use cases in terms of the numbers of settings and sets are the multi-TRP use case and the beam management use case. Hence we consider </w:t>
      </w:r>
      <w:r w:rsidR="000743A1">
        <w:t xml:space="preserve">the </w:t>
      </w:r>
      <w:r w:rsidR="0009515F">
        <w:t>joint configuration</w:t>
      </w:r>
      <w:r w:rsidR="000743A1">
        <w:t xml:space="preserve"> of </w:t>
      </w:r>
      <w:r>
        <w:t>these two use cases in this analysis. Note that we do not consider carrier aggregation (CA) at this point, since CA has been discussed very little in the context of the CSI framework. This can be revisited at a later time.</w:t>
      </w:r>
      <w:r w:rsidR="008327B0">
        <w:t xml:space="preserve"> The beam management use case is demanding since it contains multiple report settings which link to a resource setting that contains multiple sets. Since both a report setting and a resource set are selected “jointly,” the number of combinations can be large, thus driving the overhead requirements. What offsets this to some extent is that typically only a single report setting is selected at a given time. In contrast, for the multi-TRP use case, more than one report setting can be selected simultaneously. However, unlike the beam management case, no set selection is required.</w:t>
      </w:r>
    </w:p>
    <w:p w14:paraId="36C1245F" w14:textId="27314B72" w:rsidR="00F371C5" w:rsidRDefault="000743A1" w:rsidP="00F0517A">
      <w:r>
        <w:t xml:space="preserve">Despite the fact that both beam management for multi-TRP and CSI acquisition for multi-TRP would be configured jointly resulting in the number of settings and sets being the sum of those for the two use cases, it is likely that beam management and CSI acquisition </w:t>
      </w:r>
      <w:r w:rsidR="0009515F">
        <w:t xml:space="preserve">for the multi-TRP scenario </w:t>
      </w:r>
      <w:r>
        <w:t>would be triggered in two steps at different times.</w:t>
      </w:r>
      <w:r w:rsidR="0009515F">
        <w:t xml:space="preserve"> This observation allows one to consider the signalling overhead requirements for each use case individually, which is what we do here.</w:t>
      </w:r>
    </w:p>
    <w:p w14:paraId="292809B1" w14:textId="47FCF6E3" w:rsidR="0009515F" w:rsidRDefault="0009515F" w:rsidP="002E7B56">
      <w:pPr>
        <w:pStyle w:val="Heading3"/>
      </w:pPr>
      <w:r>
        <w:t xml:space="preserve">Overhead for </w:t>
      </w:r>
      <w:r w:rsidR="005E74E6">
        <w:t xml:space="preserve">Multi-TRP </w:t>
      </w:r>
      <w:r>
        <w:t>Beam Management</w:t>
      </w:r>
    </w:p>
    <w:p w14:paraId="151C2E68" w14:textId="77777777" w:rsidR="002455B7" w:rsidRDefault="00096E08" w:rsidP="00B13221">
      <w:r>
        <w:t xml:space="preserve">For the beam management use case summarized in </w:t>
      </w:r>
      <w:r>
        <w:fldChar w:fldCharType="begin"/>
      </w:r>
      <w:r>
        <w:instrText xml:space="preserve"> REF _Ref490144109 \r \h </w:instrText>
      </w:r>
      <w:r>
        <w:fldChar w:fldCharType="separate"/>
      </w:r>
      <w:r w:rsidR="002E7B56">
        <w:t>Proposal 2</w:t>
      </w:r>
      <w:r>
        <w:fldChar w:fldCharType="end"/>
      </w:r>
      <w:r>
        <w:t xml:space="preserve">, the number of aperiodic report settings is </w:t>
      </w:r>
      <w:r w:rsidRPr="00096E08">
        <w:rPr>
          <w:i/>
        </w:rPr>
        <w:t>N</w:t>
      </w:r>
      <w:r>
        <w:t xml:space="preserve"> = 2, which both link to the same resource setting containing </w:t>
      </w:r>
      <w:r w:rsidRPr="00096E08">
        <w:rPr>
          <w:i/>
        </w:rPr>
        <w:t>S</w:t>
      </w:r>
      <w:r>
        <w:t xml:space="preserve"> = 8 resource sets</w:t>
      </w:r>
      <w:r w:rsidR="005E74E6">
        <w:t xml:space="preserve"> (see </w:t>
      </w:r>
      <w:r w:rsidR="005E74E6">
        <w:fldChar w:fldCharType="begin"/>
      </w:r>
      <w:r w:rsidR="005E74E6">
        <w:instrText xml:space="preserve"> REF _Ref485388992 \h </w:instrText>
      </w:r>
      <w:r w:rsidR="005E74E6">
        <w:fldChar w:fldCharType="separate"/>
      </w:r>
      <w:r w:rsidR="002E7B56">
        <w:t xml:space="preserve">Figure </w:t>
      </w:r>
      <w:r w:rsidR="002E7B56">
        <w:rPr>
          <w:noProof/>
        </w:rPr>
        <w:t>2</w:t>
      </w:r>
      <w:r w:rsidR="005E74E6">
        <w:fldChar w:fldCharType="end"/>
      </w:r>
      <w:r w:rsidR="005E74E6">
        <w:t>)</w:t>
      </w:r>
      <w:r>
        <w:t>. For exemplary purposes</w:t>
      </w:r>
      <w:r w:rsidR="000A619B">
        <w:t>, assume that two of the resource sets are used for a P3 beam sweep</w:t>
      </w:r>
      <w:r w:rsidR="00B13221">
        <w:t>, corresponding to Report Setting 2</w:t>
      </w:r>
      <w:r w:rsidR="0067542B">
        <w:t>, and the other 6 sets are used for a P2 beam sweep, c</w:t>
      </w:r>
      <w:r w:rsidR="00FC5FBA">
        <w:t>orresponding to Report Setting 1</w:t>
      </w:r>
      <w:r w:rsidR="0067542B">
        <w:t xml:space="preserve">. </w:t>
      </w:r>
      <w:r w:rsidR="00FC5FBA">
        <w:t xml:space="preserve">This results in 8 different combinations as shown in </w:t>
      </w:r>
      <w:r w:rsidR="00FC5FBA">
        <w:fldChar w:fldCharType="begin"/>
      </w:r>
      <w:r w:rsidR="00FC5FBA">
        <w:instrText xml:space="preserve"> REF _Ref490146836 \h </w:instrText>
      </w:r>
      <w:r w:rsidR="00FC5FBA">
        <w:fldChar w:fldCharType="separate"/>
      </w:r>
      <w:r w:rsidR="002E7B56">
        <w:t xml:space="preserve">Table </w:t>
      </w:r>
      <w:r w:rsidR="002E7B56">
        <w:rPr>
          <w:noProof/>
        </w:rPr>
        <w:t>1</w:t>
      </w:r>
      <w:r w:rsidR="00FC5FBA">
        <w:fldChar w:fldCharType="end"/>
      </w:r>
      <w:r w:rsidR="00162D5B">
        <w:t>.</w:t>
      </w:r>
    </w:p>
    <w:p w14:paraId="0064E2A4" w14:textId="77B0E265" w:rsidR="00F3514A" w:rsidRDefault="00FC5FBA" w:rsidP="00B13221">
      <w:r>
        <w:t>For exemplary purposes, assume that the two resource sets selected for the P3 beam sweep both</w:t>
      </w:r>
      <w:r w:rsidR="00F3514A">
        <w:t xml:space="preserve"> contain 4 two-port CSI-RS resources FDM multiplexed per OFDM symbol. </w:t>
      </w:r>
      <w:r w:rsidR="00EE2716">
        <w:t xml:space="preserve">Here we assume the case of </w:t>
      </w:r>
      <w:r w:rsidR="00EE2716" w:rsidRPr="00EE2716">
        <w:rPr>
          <w:i/>
        </w:rPr>
        <w:t xml:space="preserve">J </w:t>
      </w:r>
      <w:r w:rsidR="00EE2716">
        <w:t xml:space="preserve">= 4 TRPs. </w:t>
      </w:r>
      <w:r w:rsidR="00F3514A">
        <w:t>The first set contains CSI-RS resources configured in two contiguous OFDM symbols, and the second set in 4 contiguous symbols.</w:t>
      </w:r>
      <w:r w:rsidR="0067542B">
        <w:t xml:space="preserve"> This covers the case of a length-2 and length-4 aperiodic Rx beam sweep.</w:t>
      </w:r>
    </w:p>
    <w:p w14:paraId="0A2CC9C9" w14:textId="453D3DA2" w:rsidR="0009515F" w:rsidRDefault="00F3514A" w:rsidP="00B13221">
      <w:r>
        <w:t xml:space="preserve">Further assume that the remaining 6 resource sets </w:t>
      </w:r>
      <w:r w:rsidR="00FC5FBA">
        <w:t>selected</w:t>
      </w:r>
      <w:r>
        <w:t xml:space="preserve"> for a P2 beam sweep</w:t>
      </w:r>
      <w:r w:rsidR="00FC5FBA">
        <w:t xml:space="preserve"> are </w:t>
      </w:r>
      <w:r>
        <w:t>similar, except assume that the CSI-RS resources are only single-port</w:t>
      </w:r>
      <w:r w:rsidR="00FC5FBA">
        <w:t>. Furthermore, assume that the 6 s</w:t>
      </w:r>
      <w:r>
        <w:t xml:space="preserve">ets contain CSI-RS resources configured in 3, </w:t>
      </w:r>
      <w:r w:rsidR="002455B7">
        <w:t>4</w:t>
      </w:r>
      <w:r w:rsidR="0067542B">
        <w:t xml:space="preserve">, </w:t>
      </w:r>
      <w:r w:rsidR="002455B7">
        <w:t>5</w:t>
      </w:r>
      <w:r w:rsidR="0067542B">
        <w:t xml:space="preserve">, </w:t>
      </w:r>
      <w:r w:rsidR="002455B7">
        <w:t>6</w:t>
      </w:r>
      <w:r w:rsidR="0067542B">
        <w:t xml:space="preserve">, </w:t>
      </w:r>
      <w:r w:rsidR="002455B7">
        <w:t>7</w:t>
      </w:r>
      <w:r w:rsidR="0067542B">
        <w:t xml:space="preserve">, and </w:t>
      </w:r>
      <w:r w:rsidR="002455B7">
        <w:t>8</w:t>
      </w:r>
      <w:r w:rsidR="0067542B">
        <w:t xml:space="preserve"> OFDM symbols, thus supporting various length aperiodic </w:t>
      </w:r>
      <w:proofErr w:type="spellStart"/>
      <w:r w:rsidR="0067542B">
        <w:t>Tx</w:t>
      </w:r>
      <w:proofErr w:type="spellEnd"/>
      <w:r w:rsidR="0067542B">
        <w:t xml:space="preserve"> beam sweeps.</w:t>
      </w:r>
    </w:p>
    <w:p w14:paraId="3648E86B" w14:textId="04448667" w:rsidR="00FC5FBA" w:rsidRDefault="00FC5FBA" w:rsidP="00FC5FBA">
      <w:pPr>
        <w:pStyle w:val="Caption"/>
        <w:keepNext/>
        <w:spacing w:after="0"/>
      </w:pPr>
      <w:bookmarkStart w:id="192" w:name="_Ref490146836"/>
      <w:r>
        <w:t xml:space="preserve">Table </w:t>
      </w:r>
      <w:r>
        <w:fldChar w:fldCharType="begin"/>
      </w:r>
      <w:r>
        <w:instrText xml:space="preserve"> SEQ Table \* ARABIC </w:instrText>
      </w:r>
      <w:r>
        <w:fldChar w:fldCharType="separate"/>
      </w:r>
      <w:r w:rsidR="002E7B56">
        <w:rPr>
          <w:noProof/>
        </w:rPr>
        <w:t>1</w:t>
      </w:r>
      <w:r>
        <w:fldChar w:fldCharType="end"/>
      </w:r>
      <w:bookmarkEnd w:id="192"/>
      <w:r>
        <w:t xml:space="preserve">: </w:t>
      </w:r>
      <w:r w:rsidR="00162D5B">
        <w:t xml:space="preserve">Reporting Setting / </w:t>
      </w:r>
      <w:r>
        <w:t xml:space="preserve">Set Index combinations required for dynamic signalling for beam </w:t>
      </w:r>
      <w:r w:rsidR="00EE2716">
        <w:t xml:space="preserve">management use case with </w:t>
      </w:r>
      <w:r w:rsidR="00EE2716" w:rsidRPr="00EE2716">
        <w:rPr>
          <w:i/>
        </w:rPr>
        <w:t xml:space="preserve">J </w:t>
      </w:r>
      <w:r w:rsidR="00EE2716">
        <w:t xml:space="preserve">= 4 </w:t>
      </w:r>
      <w:r w:rsidR="00162D5B">
        <w:t xml:space="preserve">TRPs and </w:t>
      </w:r>
      <w:r w:rsidR="00162D5B" w:rsidRPr="00EE2716">
        <w:rPr>
          <w:i/>
        </w:rPr>
        <w:t>S</w:t>
      </w:r>
      <w:r w:rsidR="00162D5B">
        <w:t xml:space="preserve"> = 8 sets.</w:t>
      </w:r>
    </w:p>
    <w:tbl>
      <w:tblPr>
        <w:tblStyle w:val="GridTable5Dark-Accent1"/>
        <w:tblW w:w="0" w:type="auto"/>
        <w:jc w:val="center"/>
        <w:tblLook w:val="04A0" w:firstRow="1" w:lastRow="0" w:firstColumn="1" w:lastColumn="0" w:noHBand="0" w:noVBand="1"/>
      </w:tblPr>
      <w:tblGrid>
        <w:gridCol w:w="1114"/>
        <w:gridCol w:w="1216"/>
        <w:gridCol w:w="861"/>
        <w:gridCol w:w="1602"/>
      </w:tblGrid>
      <w:tr w:rsidR="00F3514A" w14:paraId="3DA0D6EF" w14:textId="7F287867" w:rsidTr="0067542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7BB2082" w14:textId="3A8E9E92" w:rsidR="00F3514A" w:rsidRPr="0067542B" w:rsidRDefault="00F3514A" w:rsidP="000A619B">
            <w:pPr>
              <w:spacing w:after="0"/>
              <w:jc w:val="center"/>
              <w:rPr>
                <w:sz w:val="16"/>
              </w:rPr>
            </w:pPr>
            <w:r w:rsidRPr="0067542B">
              <w:rPr>
                <w:sz w:val="16"/>
              </w:rPr>
              <w:t>Combination</w:t>
            </w:r>
          </w:p>
        </w:tc>
        <w:tc>
          <w:tcPr>
            <w:tcW w:w="0" w:type="auto"/>
          </w:tcPr>
          <w:p w14:paraId="31A22C00" w14:textId="77777777" w:rsidR="00FC5FBA" w:rsidRDefault="00FC5FB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70DAEF25" w14:textId="63F8B00B" w:rsidR="00F3514A" w:rsidRPr="0067542B" w:rsidRDefault="00F3514A" w:rsidP="00FC5FBA">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Report</w:t>
            </w:r>
            <w:r w:rsidR="00FC5FBA">
              <w:rPr>
                <w:sz w:val="16"/>
              </w:rPr>
              <w:t xml:space="preserve"> </w:t>
            </w:r>
            <w:r w:rsidRPr="0067542B">
              <w:rPr>
                <w:sz w:val="16"/>
              </w:rPr>
              <w:t>Setting</w:t>
            </w:r>
          </w:p>
        </w:tc>
        <w:tc>
          <w:tcPr>
            <w:tcW w:w="0" w:type="auto"/>
          </w:tcPr>
          <w:p w14:paraId="6670237E" w14:textId="77777777" w:rsidR="00FC5FBA" w:rsidRDefault="00FC5FB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1A154911" w14:textId="61B7E244"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Set Index</w:t>
            </w:r>
          </w:p>
        </w:tc>
        <w:tc>
          <w:tcPr>
            <w:tcW w:w="0" w:type="auto"/>
          </w:tcPr>
          <w:p w14:paraId="226A7084" w14:textId="77777777"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Number of CSI-RS</w:t>
            </w:r>
          </w:p>
          <w:p w14:paraId="4EA00F90" w14:textId="610A2DD0"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Resources</w:t>
            </w:r>
            <w:r w:rsidR="00FC5FBA">
              <w:rPr>
                <w:sz w:val="16"/>
              </w:rPr>
              <w:t xml:space="preserve"> in set</w:t>
            </w:r>
            <w:r w:rsidR="0067542B" w:rsidRPr="0067542B">
              <w:rPr>
                <w:sz w:val="16"/>
              </w:rPr>
              <w:t xml:space="preserve"> (</w:t>
            </w:r>
            <w:r w:rsidR="0067542B" w:rsidRPr="0067542B">
              <w:rPr>
                <w:i/>
                <w:sz w:val="16"/>
              </w:rPr>
              <w:t>K</w:t>
            </w:r>
            <w:r w:rsidR="0067542B" w:rsidRPr="0067542B">
              <w:rPr>
                <w:i/>
                <w:sz w:val="16"/>
                <w:vertAlign w:val="subscript"/>
              </w:rPr>
              <w:t>s</w:t>
            </w:r>
            <w:r w:rsidR="0067542B" w:rsidRPr="0067542B">
              <w:rPr>
                <w:sz w:val="16"/>
              </w:rPr>
              <w:t>)</w:t>
            </w:r>
          </w:p>
        </w:tc>
      </w:tr>
      <w:tr w:rsidR="00FC5FBA" w14:paraId="01615214" w14:textId="6D81E2CC" w:rsidTr="006754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626CC8" w14:textId="690FFCD9" w:rsidR="00F3514A" w:rsidRPr="0067542B" w:rsidRDefault="00F3514A" w:rsidP="000A619B">
            <w:pPr>
              <w:jc w:val="center"/>
              <w:rPr>
                <w:sz w:val="16"/>
              </w:rPr>
            </w:pPr>
            <w:r w:rsidRPr="0067542B">
              <w:rPr>
                <w:sz w:val="16"/>
              </w:rPr>
              <w:t>0</w:t>
            </w:r>
          </w:p>
        </w:tc>
        <w:tc>
          <w:tcPr>
            <w:tcW w:w="0" w:type="auto"/>
          </w:tcPr>
          <w:p w14:paraId="00F42C52" w14:textId="76078B20"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2</w:t>
            </w:r>
          </w:p>
        </w:tc>
        <w:tc>
          <w:tcPr>
            <w:tcW w:w="0" w:type="auto"/>
          </w:tcPr>
          <w:p w14:paraId="3254FC57" w14:textId="2613607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tcPr>
          <w:p w14:paraId="2AE6A3FF" w14:textId="7F8729C9"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8</w:t>
            </w:r>
          </w:p>
        </w:tc>
      </w:tr>
      <w:tr w:rsidR="00FC5FBA" w14:paraId="61A8B365" w14:textId="6D2E391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D967849" w14:textId="4E324507" w:rsidR="00F3514A" w:rsidRPr="0067542B" w:rsidRDefault="0067542B" w:rsidP="000A619B">
            <w:pPr>
              <w:jc w:val="center"/>
              <w:rPr>
                <w:sz w:val="16"/>
              </w:rPr>
            </w:pPr>
            <w:r w:rsidRPr="0067542B">
              <w:rPr>
                <w:sz w:val="16"/>
              </w:rPr>
              <w:t>1</w:t>
            </w:r>
          </w:p>
        </w:tc>
        <w:tc>
          <w:tcPr>
            <w:tcW w:w="0" w:type="auto"/>
            <w:shd w:val="clear" w:color="auto" w:fill="B8CCE4" w:themeFill="accent1" w:themeFillTint="66"/>
          </w:tcPr>
          <w:p w14:paraId="60914E64" w14:textId="5E5DECB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41793310" w14:textId="0E58E89E"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2150FDD3" w14:textId="06CF107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16</w:t>
            </w:r>
          </w:p>
        </w:tc>
      </w:tr>
      <w:tr w:rsidR="00FC5FBA" w14:paraId="6BF37834" w14:textId="3B2652CE"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FF70794" w14:textId="46096359" w:rsidR="00F3514A" w:rsidRPr="0067542B" w:rsidRDefault="0067542B" w:rsidP="000A619B">
            <w:pPr>
              <w:jc w:val="center"/>
              <w:rPr>
                <w:sz w:val="16"/>
              </w:rPr>
            </w:pPr>
            <w:r w:rsidRPr="0067542B">
              <w:rPr>
                <w:sz w:val="16"/>
              </w:rPr>
              <w:t>2</w:t>
            </w:r>
          </w:p>
        </w:tc>
        <w:tc>
          <w:tcPr>
            <w:tcW w:w="0" w:type="auto"/>
            <w:shd w:val="clear" w:color="auto" w:fill="DBE5F1" w:themeFill="accent1" w:themeFillTint="33"/>
          </w:tcPr>
          <w:p w14:paraId="62EA8318" w14:textId="780D20A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9B410C0" w14:textId="7C4D39B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3</w:t>
            </w:r>
          </w:p>
        </w:tc>
        <w:tc>
          <w:tcPr>
            <w:tcW w:w="0" w:type="auto"/>
            <w:shd w:val="clear" w:color="auto" w:fill="DBE5F1" w:themeFill="accent1" w:themeFillTint="33"/>
          </w:tcPr>
          <w:p w14:paraId="484389CB" w14:textId="509BD84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12</w:t>
            </w:r>
          </w:p>
        </w:tc>
      </w:tr>
      <w:tr w:rsidR="00F3514A" w14:paraId="02E2332D" w14:textId="620A0C3B"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65756A7" w14:textId="70F8F67F" w:rsidR="00F3514A" w:rsidRPr="0067542B" w:rsidRDefault="0067542B" w:rsidP="000A619B">
            <w:pPr>
              <w:jc w:val="center"/>
              <w:rPr>
                <w:sz w:val="16"/>
              </w:rPr>
            </w:pPr>
            <w:r w:rsidRPr="0067542B">
              <w:rPr>
                <w:sz w:val="16"/>
              </w:rPr>
              <w:t>3</w:t>
            </w:r>
          </w:p>
        </w:tc>
        <w:tc>
          <w:tcPr>
            <w:tcW w:w="0" w:type="auto"/>
          </w:tcPr>
          <w:p w14:paraId="0FA436F0" w14:textId="58E7EA12"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29DC48D1" w14:textId="69C57698"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4</w:t>
            </w:r>
          </w:p>
        </w:tc>
        <w:tc>
          <w:tcPr>
            <w:tcW w:w="0" w:type="auto"/>
          </w:tcPr>
          <w:p w14:paraId="36842B52" w14:textId="243EC344"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16</w:t>
            </w:r>
          </w:p>
        </w:tc>
      </w:tr>
      <w:tr w:rsidR="00FC5FBA" w14:paraId="05731080" w14:textId="077EB43F"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AD1F022" w14:textId="036E552E" w:rsidR="00F3514A" w:rsidRPr="0067542B" w:rsidRDefault="0067542B" w:rsidP="000A619B">
            <w:pPr>
              <w:jc w:val="center"/>
              <w:rPr>
                <w:sz w:val="16"/>
              </w:rPr>
            </w:pPr>
            <w:r w:rsidRPr="0067542B">
              <w:rPr>
                <w:sz w:val="16"/>
              </w:rPr>
              <w:t>4</w:t>
            </w:r>
          </w:p>
        </w:tc>
        <w:tc>
          <w:tcPr>
            <w:tcW w:w="0" w:type="auto"/>
            <w:shd w:val="clear" w:color="auto" w:fill="DBE5F1" w:themeFill="accent1" w:themeFillTint="33"/>
          </w:tcPr>
          <w:p w14:paraId="22F61755" w14:textId="7CFF1F25"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5E9CD3A" w14:textId="728474C1"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5</w:t>
            </w:r>
          </w:p>
        </w:tc>
        <w:tc>
          <w:tcPr>
            <w:tcW w:w="0" w:type="auto"/>
            <w:shd w:val="clear" w:color="auto" w:fill="DBE5F1" w:themeFill="accent1" w:themeFillTint="33"/>
          </w:tcPr>
          <w:p w14:paraId="22D584FE" w14:textId="4143500F" w:rsidR="00F3514A" w:rsidRPr="0067542B" w:rsidRDefault="002455B7" w:rsidP="000A619B">
            <w:pPr>
              <w:jc w:val="center"/>
              <w:cnfStyle w:val="000000100000" w:firstRow="0" w:lastRow="0" w:firstColumn="0" w:lastColumn="0" w:oddVBand="0" w:evenVBand="0" w:oddHBand="1" w:evenHBand="0" w:firstRowFirstColumn="0" w:firstRowLastColumn="0" w:lastRowFirstColumn="0" w:lastRowLastColumn="0"/>
              <w:rPr>
                <w:sz w:val="16"/>
              </w:rPr>
            </w:pPr>
            <w:r>
              <w:rPr>
                <w:sz w:val="16"/>
              </w:rPr>
              <w:t>20</w:t>
            </w:r>
          </w:p>
        </w:tc>
      </w:tr>
      <w:tr w:rsidR="00F3514A" w14:paraId="7CFA94E9" w14:textId="745BCF4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A4CBD97" w14:textId="346ADE1A" w:rsidR="00F3514A" w:rsidRPr="0067542B" w:rsidRDefault="0067542B" w:rsidP="000A619B">
            <w:pPr>
              <w:jc w:val="center"/>
              <w:rPr>
                <w:sz w:val="16"/>
              </w:rPr>
            </w:pPr>
            <w:r w:rsidRPr="0067542B">
              <w:rPr>
                <w:sz w:val="16"/>
              </w:rPr>
              <w:t>5</w:t>
            </w:r>
          </w:p>
        </w:tc>
        <w:tc>
          <w:tcPr>
            <w:tcW w:w="0" w:type="auto"/>
          </w:tcPr>
          <w:p w14:paraId="5D122172" w14:textId="2DBE3B74"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1B99F938" w14:textId="51C3AC3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6</w:t>
            </w:r>
          </w:p>
        </w:tc>
        <w:tc>
          <w:tcPr>
            <w:tcW w:w="0" w:type="auto"/>
          </w:tcPr>
          <w:p w14:paraId="012BA9D1" w14:textId="3F76E33F"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24</w:t>
            </w:r>
          </w:p>
        </w:tc>
      </w:tr>
      <w:tr w:rsidR="00FC5FBA" w14:paraId="533173C6" w14:textId="031E744C"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42F97FF" w14:textId="2E2C0D90" w:rsidR="00F3514A" w:rsidRPr="0067542B" w:rsidRDefault="0067542B" w:rsidP="000A619B">
            <w:pPr>
              <w:jc w:val="center"/>
              <w:rPr>
                <w:sz w:val="16"/>
              </w:rPr>
            </w:pPr>
            <w:r w:rsidRPr="0067542B">
              <w:rPr>
                <w:sz w:val="16"/>
              </w:rPr>
              <w:t>6</w:t>
            </w:r>
          </w:p>
        </w:tc>
        <w:tc>
          <w:tcPr>
            <w:tcW w:w="0" w:type="auto"/>
            <w:shd w:val="clear" w:color="auto" w:fill="DBE5F1" w:themeFill="accent1" w:themeFillTint="33"/>
          </w:tcPr>
          <w:p w14:paraId="20E6D41A" w14:textId="2FB114CA"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263A157" w14:textId="3481F6B3"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7</w:t>
            </w:r>
          </w:p>
        </w:tc>
        <w:tc>
          <w:tcPr>
            <w:tcW w:w="0" w:type="auto"/>
            <w:shd w:val="clear" w:color="auto" w:fill="DBE5F1" w:themeFill="accent1" w:themeFillTint="33"/>
          </w:tcPr>
          <w:p w14:paraId="42603205" w14:textId="60E58332" w:rsidR="00F3514A" w:rsidRPr="0067542B" w:rsidRDefault="002455B7" w:rsidP="000A619B">
            <w:pPr>
              <w:jc w:val="center"/>
              <w:cnfStyle w:val="000000100000" w:firstRow="0" w:lastRow="0" w:firstColumn="0" w:lastColumn="0" w:oddVBand="0" w:evenVBand="0" w:oddHBand="1" w:evenHBand="0" w:firstRowFirstColumn="0" w:firstRowLastColumn="0" w:lastRowFirstColumn="0" w:lastRowLastColumn="0"/>
              <w:rPr>
                <w:sz w:val="16"/>
              </w:rPr>
            </w:pPr>
            <w:r>
              <w:rPr>
                <w:sz w:val="16"/>
              </w:rPr>
              <w:t>28</w:t>
            </w:r>
          </w:p>
        </w:tc>
      </w:tr>
      <w:tr w:rsidR="00F3514A" w14:paraId="25CE4697" w14:textId="7F6BC7CF"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9349BB5" w14:textId="2FEFD96C" w:rsidR="00F3514A" w:rsidRPr="0067542B" w:rsidRDefault="0067542B" w:rsidP="000A619B">
            <w:pPr>
              <w:jc w:val="center"/>
              <w:rPr>
                <w:sz w:val="16"/>
              </w:rPr>
            </w:pPr>
            <w:r w:rsidRPr="0067542B">
              <w:rPr>
                <w:sz w:val="16"/>
              </w:rPr>
              <w:t>7</w:t>
            </w:r>
          </w:p>
        </w:tc>
        <w:tc>
          <w:tcPr>
            <w:tcW w:w="0" w:type="auto"/>
          </w:tcPr>
          <w:p w14:paraId="62463C01" w14:textId="538661FF"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3B78D69E" w14:textId="3E084F17"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8</w:t>
            </w:r>
          </w:p>
        </w:tc>
        <w:tc>
          <w:tcPr>
            <w:tcW w:w="0" w:type="auto"/>
          </w:tcPr>
          <w:p w14:paraId="64DD478F" w14:textId="457D8308" w:rsidR="00F3514A" w:rsidRPr="0067542B" w:rsidRDefault="002455B7" w:rsidP="000A619B">
            <w:pPr>
              <w:jc w:val="center"/>
              <w:cnfStyle w:val="000000000000" w:firstRow="0" w:lastRow="0" w:firstColumn="0" w:lastColumn="0" w:oddVBand="0" w:evenVBand="0" w:oddHBand="0" w:evenHBand="0" w:firstRowFirstColumn="0" w:firstRowLastColumn="0" w:lastRowFirstColumn="0" w:lastRowLastColumn="0"/>
              <w:rPr>
                <w:sz w:val="16"/>
              </w:rPr>
            </w:pPr>
            <w:r>
              <w:rPr>
                <w:sz w:val="16"/>
              </w:rPr>
              <w:t>32</w:t>
            </w:r>
          </w:p>
        </w:tc>
      </w:tr>
    </w:tbl>
    <w:p w14:paraId="78AB229C" w14:textId="147176C8" w:rsidR="00FC5FBA" w:rsidRDefault="00FC5FBA" w:rsidP="0009515F"/>
    <w:p w14:paraId="302EC890" w14:textId="46B6DD11" w:rsidR="002455B7" w:rsidRDefault="002455B7" w:rsidP="002455B7">
      <w:r>
        <w:t xml:space="preserve">Here, emphasize that one may configure report settings and resource sets to be dynamically selected in a joint manner, by considering typical combinations as shown in </w:t>
      </w:r>
      <w:r>
        <w:fldChar w:fldCharType="begin"/>
      </w:r>
      <w:r>
        <w:instrText xml:space="preserve"> REF _Ref490146836 \h </w:instrText>
      </w:r>
      <w:r>
        <w:fldChar w:fldCharType="separate"/>
      </w:r>
      <w:r>
        <w:t xml:space="preserve">Table </w:t>
      </w:r>
      <w:r>
        <w:rPr>
          <w:noProof/>
        </w:rPr>
        <w:t>1</w:t>
      </w:r>
      <w:r>
        <w:fldChar w:fldCharType="end"/>
      </w:r>
      <w:r>
        <w:t>. It is not necessary to independently trigger a report setting selection and a resource setting selection, as this could be wasteful in terms of overhead. Hence we propose the following</w:t>
      </w:r>
    </w:p>
    <w:p w14:paraId="704B9F6D" w14:textId="1E0A4CB9" w:rsidR="0007541F" w:rsidRDefault="0007541F" w:rsidP="0007541F">
      <w:pPr>
        <w:pStyle w:val="KeyProposal"/>
      </w:pPr>
      <w:bookmarkStart w:id="193" w:name="_Toc492933568"/>
      <w:r>
        <w:lastRenderedPageBreak/>
        <w:t>To conserve DCI overhead, report settings and resource sets may be dynamically selected in a joint fashion through mapping desired combinations to a single field in DCI.</w:t>
      </w:r>
      <w:bookmarkEnd w:id="193"/>
      <w:r>
        <w:t xml:space="preserve"> </w:t>
      </w:r>
    </w:p>
    <w:p w14:paraId="5FE69093" w14:textId="5C223872" w:rsidR="00A64ADA" w:rsidRDefault="00A64ADA" w:rsidP="0009515F">
      <w:r>
        <w:t xml:space="preserve">Based on this analysis, we </w:t>
      </w:r>
      <w:r w:rsidR="003C2126">
        <w:t>observe</w:t>
      </w:r>
      <w:r>
        <w:t xml:space="preserve"> the following:</w:t>
      </w:r>
    </w:p>
    <w:p w14:paraId="60A6D5BD" w14:textId="09C2EBB8" w:rsidR="005C181A" w:rsidRDefault="005C181A" w:rsidP="002E7B56">
      <w:pPr>
        <w:pStyle w:val="KeyProposal"/>
      </w:pPr>
      <w:bookmarkStart w:id="194" w:name="_Toc490150763"/>
      <w:bookmarkStart w:id="195" w:name="_Toc490151202"/>
      <w:bookmarkStart w:id="196" w:name="_Toc490151272"/>
      <w:bookmarkStart w:id="197" w:name="_Toc490151719"/>
      <w:bookmarkStart w:id="198" w:name="_Toc490152120"/>
      <w:bookmarkStart w:id="199" w:name="_Toc490152191"/>
      <w:bookmarkStart w:id="200" w:name="_Toc490152275"/>
      <w:bookmarkStart w:id="201" w:name="_Toc490152307"/>
      <w:bookmarkStart w:id="202" w:name="_Toc492928338"/>
      <w:bookmarkStart w:id="203" w:name="_Toc492928352"/>
      <w:bookmarkStart w:id="204" w:name="_Toc492928491"/>
      <w:bookmarkStart w:id="205" w:name="_Toc492928659"/>
      <w:bookmarkStart w:id="206" w:name="_Toc492933569"/>
      <w:r>
        <w:t xml:space="preserve">For </w:t>
      </w:r>
      <w:r w:rsidR="00682DAA">
        <w:t>the</w:t>
      </w:r>
      <w:r>
        <w:t xml:space="preserve"> </w:t>
      </w:r>
      <w:r w:rsidR="00682DAA">
        <w:t xml:space="preserve">multi-TRP </w:t>
      </w:r>
      <w:r>
        <w:t>beam management</w:t>
      </w:r>
      <w:r w:rsidR="00682DAA">
        <w:t xml:space="preserve"> use case with c</w:t>
      </w:r>
      <w:r>
        <w:t xml:space="preserve">onfiguration </w:t>
      </w:r>
      <w:r w:rsidR="00682DAA">
        <w:t>of</w:t>
      </w:r>
      <w:r>
        <w:t xml:space="preserve"> up to </w:t>
      </w:r>
      <w:r w:rsidR="00EE2716" w:rsidRPr="00EE2716">
        <w:rPr>
          <w:i/>
        </w:rPr>
        <w:t>J</w:t>
      </w:r>
      <w:r w:rsidR="00EE2716">
        <w:t xml:space="preserve"> = </w:t>
      </w:r>
      <w:r>
        <w:t>4 panels/TRPs</w:t>
      </w:r>
      <w:r w:rsidR="00A64ADA">
        <w:t xml:space="preserve"> and </w:t>
      </w:r>
      <w:r w:rsidR="00A64ADA" w:rsidRPr="00A64ADA">
        <w:rPr>
          <w:i/>
        </w:rPr>
        <w:t>S</w:t>
      </w:r>
      <w:r w:rsidR="00A64ADA">
        <w:t xml:space="preserve"> = 8 resource sets</w:t>
      </w:r>
      <w:r>
        <w:t xml:space="preserve">, </w:t>
      </w:r>
      <w:r w:rsidR="00682DAA">
        <w:t xml:space="preserve">use 3 bits as a starting point for </w:t>
      </w:r>
      <w:r>
        <w:t xml:space="preserve">the overhead required to dynamically select a report setting and </w:t>
      </w:r>
      <w:r w:rsidR="00A64ADA">
        <w:t>corresponding</w:t>
      </w:r>
      <w:r>
        <w:t xml:space="preserve"> resource set</w:t>
      </w:r>
      <w:r w:rsidR="00A64ADA">
        <w:t>.</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2DC9E774" w14:textId="12D525AE" w:rsidR="00A64ADA" w:rsidRDefault="00A64ADA" w:rsidP="00A64ADA">
      <w:pPr>
        <w:pStyle w:val="BodyText"/>
      </w:pPr>
      <w:r>
        <w:t>Clearly, this is not a large overhead requirement, and is within the same range as the CSI request field in DCI for LTE (2 to 5 bits).</w:t>
      </w:r>
    </w:p>
    <w:p w14:paraId="7EF34033" w14:textId="0358EAF5" w:rsidR="0009515F" w:rsidRDefault="0009515F" w:rsidP="002E7B56">
      <w:pPr>
        <w:pStyle w:val="Heading3"/>
      </w:pPr>
      <w:r>
        <w:t xml:space="preserve">Overhead for </w:t>
      </w:r>
      <w:r w:rsidR="005E74E6">
        <w:t xml:space="preserve">Multi-TRP </w:t>
      </w:r>
      <w:r>
        <w:t>CSI Acquisition</w:t>
      </w:r>
    </w:p>
    <w:p w14:paraId="24BFD53D" w14:textId="7CE26A69" w:rsidR="005C181A" w:rsidRDefault="005C181A" w:rsidP="0009515F">
      <w:r>
        <w:t xml:space="preserve">For the multi-TRP CSI acquisition use case summarized in </w:t>
      </w:r>
      <w:r w:rsidR="00EE2716">
        <w:fldChar w:fldCharType="begin"/>
      </w:r>
      <w:r w:rsidR="00EE2716">
        <w:instrText xml:space="preserve"> REF _Ref490148237 \r \h </w:instrText>
      </w:r>
      <w:r w:rsidR="00EE2716">
        <w:fldChar w:fldCharType="separate"/>
      </w:r>
      <w:r w:rsidR="002E7B56">
        <w:t>Proposal 3</w:t>
      </w:r>
      <w:r w:rsidR="00EE2716">
        <w:fldChar w:fldCharType="end"/>
      </w:r>
      <w:r w:rsidR="00EE2716">
        <w:t xml:space="preserve">, the number of report settings is </w:t>
      </w:r>
      <w:r w:rsidR="00EE2716" w:rsidRPr="00096E08">
        <w:rPr>
          <w:i/>
        </w:rPr>
        <w:t>N</w:t>
      </w:r>
      <w:r w:rsidR="00EE2716">
        <w:t xml:space="preserve"> = </w:t>
      </w:r>
      <w:r w:rsidR="003C2126" w:rsidRPr="003C2126">
        <w:rPr>
          <w:i/>
        </w:rPr>
        <w:t>J</w:t>
      </w:r>
      <w:r w:rsidR="005E74E6">
        <w:t xml:space="preserve"> </w:t>
      </w:r>
      <w:r w:rsidR="003C2126">
        <w:t xml:space="preserve">= 4 </w:t>
      </w:r>
      <w:r w:rsidR="005E74E6">
        <w:t xml:space="preserve">for the case of 4 TRPs (see </w:t>
      </w:r>
      <w:r w:rsidR="005E74E6">
        <w:fldChar w:fldCharType="begin"/>
      </w:r>
      <w:r w:rsidR="005E74E6">
        <w:instrText xml:space="preserve"> REF _Ref485394898 \h </w:instrText>
      </w:r>
      <w:r w:rsidR="005E74E6">
        <w:fldChar w:fldCharType="separate"/>
      </w:r>
      <w:r w:rsidR="002E7B56">
        <w:t xml:space="preserve">Figure </w:t>
      </w:r>
      <w:r w:rsidR="002E7B56">
        <w:rPr>
          <w:noProof/>
        </w:rPr>
        <w:t>4</w:t>
      </w:r>
      <w:r w:rsidR="005E74E6">
        <w:fldChar w:fldCharType="end"/>
      </w:r>
      <w:r w:rsidR="005E74E6">
        <w:t>). The key difference between this and the beam management use case considered previously is that more than one report setting may be selected simultaneously, i.e., in the same message. However, this is offset by the fact that for this use case, each resource setting contains only a single set of resources, hence dynamic set selection is not required.</w:t>
      </w:r>
    </w:p>
    <w:p w14:paraId="2AF3B09E" w14:textId="51ACAE38" w:rsidR="000641D4" w:rsidRDefault="000641D4" w:rsidP="0009515F">
      <w:r>
        <w:t xml:space="preserve">For complete flexibility, it should be possible to arbitrarily select any combination of 1, 2, 3, …, </w:t>
      </w:r>
      <w:r w:rsidR="003C2126">
        <w:t>N</w:t>
      </w:r>
      <w:r>
        <w:t xml:space="preserve"> report settings. For example, with N = 4 </w:t>
      </w:r>
      <w:r w:rsidR="0093419B">
        <w:t xml:space="preserve">report </w:t>
      </w:r>
      <w:r>
        <w:t>settings, there are a total of 15 combinations</w:t>
      </w:r>
      <w:r w:rsidR="0093419B">
        <w:t xml:space="preserve">: </w:t>
      </w:r>
      <w:r>
        <w:t>4 combinations of only 1 setting {1, 2, 3, 4}, 6 combinations of 2 settings {(1,2), (1,3), (1,4), (2,3), (2,4), (3,4)}, 4 combinations of 3 settings {(1,2,3), (1,2,4), (1,3,4), (2,3,4)}, and 1 combination of all 4 settings {(1,2,3,4)}</w:t>
      </w:r>
      <w:r w:rsidR="0093419B">
        <w:t>. In general, the number of combinations is given by</w:t>
      </w:r>
    </w:p>
    <w:p w14:paraId="1D06185B" w14:textId="4D4E8563" w:rsidR="0093419B" w:rsidRDefault="00056A67" w:rsidP="0009515F">
      <m:oMathPara>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nary>
        </m:oMath>
      </m:oMathPara>
    </w:p>
    <w:p w14:paraId="23788B41" w14:textId="24405446" w:rsidR="000641D4" w:rsidRDefault="0093419B" w:rsidP="0009515F">
      <w:r>
        <w:t xml:space="preserve">which requires </w:t>
      </w:r>
      <w:r w:rsidRPr="0093419B">
        <w:rPr>
          <w:i/>
        </w:rPr>
        <w:t>N</w:t>
      </w:r>
      <w:r>
        <w:t xml:space="preserve"> bits to represent. </w:t>
      </w:r>
      <w:r w:rsidR="003C2126">
        <w:t xml:space="preserve">So, 4 bits would be required for the case of 4 TRPs. </w:t>
      </w:r>
      <w:r>
        <w:t xml:space="preserve">This level of flexibility may not always be desired, so a subset of the combinations could be used instead. Say that due to UE complexity considerations, only </w:t>
      </w:r>
      <w:r w:rsidR="003C2126">
        <w:t>2 report settings are selected at the same time. In this case there would be 6 combinations, thus requiring only 3 bits to signal selection of all possible pairs of report settings.</w:t>
      </w:r>
      <w:r w:rsidR="0007541F">
        <w:t xml:space="preserve"> In a companion paper </w:t>
      </w:r>
      <w:r w:rsidR="0007541F">
        <w:fldChar w:fldCharType="begin"/>
      </w:r>
      <w:r w:rsidR="0007541F">
        <w:instrText xml:space="preserve"> REF _Ref492933507 \r \h </w:instrText>
      </w:r>
      <w:r w:rsidR="0007541F">
        <w:fldChar w:fldCharType="separate"/>
      </w:r>
      <w:r w:rsidR="0007541F">
        <w:t>[8]</w:t>
      </w:r>
      <w:r w:rsidR="0007541F">
        <w:fldChar w:fldCharType="end"/>
      </w:r>
      <w:r w:rsidR="0007541F">
        <w:t>, we further discuss UE CSI computation capability in terms of the agreed CSI framework.</w:t>
      </w:r>
    </w:p>
    <w:p w14:paraId="5D1FCE17" w14:textId="62EE153F" w:rsidR="003C2126" w:rsidRDefault="003C2126" w:rsidP="0009515F">
      <w:r>
        <w:t xml:space="preserve">Based on </w:t>
      </w:r>
      <w:r w:rsidR="0007541F">
        <w:t>the</w:t>
      </w:r>
      <w:r>
        <w:t xml:space="preserve"> analysis</w:t>
      </w:r>
      <w:r w:rsidR="0007541F">
        <w:t xml:space="preserve"> here,</w:t>
      </w:r>
      <w:r>
        <w:t xml:space="preserve"> we observe the following:</w:t>
      </w:r>
    </w:p>
    <w:p w14:paraId="093E8DBB" w14:textId="664DCC16" w:rsidR="003C2126" w:rsidRDefault="003C2126" w:rsidP="002E7B56">
      <w:pPr>
        <w:pStyle w:val="KeyProposal"/>
      </w:pPr>
      <w:bookmarkStart w:id="207" w:name="_Toc490150764"/>
      <w:bookmarkStart w:id="208" w:name="_Toc490151203"/>
      <w:bookmarkStart w:id="209" w:name="_Toc490151273"/>
      <w:bookmarkStart w:id="210" w:name="_Toc490151720"/>
      <w:bookmarkStart w:id="211" w:name="_Toc490152121"/>
      <w:bookmarkStart w:id="212" w:name="_Toc490152192"/>
      <w:bookmarkStart w:id="213" w:name="_Toc490152276"/>
      <w:bookmarkStart w:id="214" w:name="_Toc490152308"/>
      <w:bookmarkStart w:id="215" w:name="_Toc492928339"/>
      <w:bookmarkStart w:id="216" w:name="_Toc492928353"/>
      <w:bookmarkStart w:id="217" w:name="_Toc492928492"/>
      <w:bookmarkStart w:id="218" w:name="_Toc492928660"/>
      <w:bookmarkStart w:id="219" w:name="_Toc492933570"/>
      <w:r>
        <w:t xml:space="preserve">For </w:t>
      </w:r>
      <w:r w:rsidR="00682DAA">
        <w:t xml:space="preserve">the </w:t>
      </w:r>
      <w:r>
        <w:t xml:space="preserve">multi-TRP CSI acquisition </w:t>
      </w:r>
      <w:r w:rsidR="00682DAA">
        <w:t xml:space="preserve">use case with </w:t>
      </w:r>
      <w:r>
        <w:t xml:space="preserve">configuration with up to J = 4 TRPs, </w:t>
      </w:r>
      <w:r w:rsidR="00682DAA">
        <w:t xml:space="preserve">use 4 bits as a starting point for </w:t>
      </w:r>
      <w:r>
        <w:t xml:space="preserve">the overhead required to dynamically select up to J reporting settings simultaneously. If only 2 out of 4 reporting settings are selected simultaneously, </w:t>
      </w:r>
      <w:r w:rsidR="00682DAA">
        <w:t>3 bits may be used as a starting point</w:t>
      </w:r>
      <w:r>
        <w: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1F3AD459" w14:textId="22D8D734" w:rsidR="00811BA6" w:rsidRDefault="003C2126" w:rsidP="00F0517A">
      <w:r>
        <w:t>Again, this is not a large overhead requirement, and is within the same range as the CSI request field in DCI for LTE (2 to 5 bits).</w:t>
      </w:r>
    </w:p>
    <w:p w14:paraId="73C4BCF4" w14:textId="7BADCCC1" w:rsidR="00D81507" w:rsidRDefault="00D81507" w:rsidP="00F0517A">
      <w:r>
        <w:t>Based on the above analysis, we propose that DCI be considered as the signalling method, similar to the CSI request mechanism in LTE for aperiodic CSI reporting.</w:t>
      </w:r>
      <w:r w:rsidR="002E7B56">
        <w:t xml:space="preserve"> This is consistent with the previous proposals in this paper.</w:t>
      </w:r>
    </w:p>
    <w:p w14:paraId="5ECC12EB" w14:textId="5AEB2A55" w:rsidR="0002577B" w:rsidRPr="00CE0424" w:rsidRDefault="0002577B" w:rsidP="0002577B">
      <w:pPr>
        <w:pStyle w:val="Heading1"/>
        <w:keepNext w:val="0"/>
        <w:keepLines w:val="0"/>
      </w:pPr>
      <w:r w:rsidRPr="00CE0424">
        <w:t>Conclusion</w:t>
      </w:r>
      <w:r>
        <w:t>s</w:t>
      </w:r>
    </w:p>
    <w:p w14:paraId="58A52216" w14:textId="147DC468" w:rsidR="002E7B56" w:rsidRDefault="002E7B56" w:rsidP="001A3E91">
      <w:pPr>
        <w:pStyle w:val="BodyText"/>
      </w:pPr>
      <w:r>
        <w:t>We make the following observations:</w:t>
      </w:r>
    </w:p>
    <w:p w14:paraId="66295104" w14:textId="4394938F" w:rsidR="0007541F" w:rsidRDefault="002E7B56">
      <w:pPr>
        <w:pStyle w:val="TOC1"/>
        <w:rPr>
          <w:rFonts w:asciiTheme="minorHAnsi" w:eastAsiaTheme="minorEastAsia" w:hAnsiTheme="minorHAnsi" w:cstheme="minorBidi"/>
          <w:b w:val="0"/>
          <w:sz w:val="22"/>
          <w:lang w:eastAsia="en-US"/>
        </w:rPr>
      </w:pPr>
      <w:r>
        <w:fldChar w:fldCharType="begin"/>
      </w:r>
      <w:r>
        <w:instrText xml:space="preserve"> TOC \n \h \z \t "Observation,1" </w:instrText>
      </w:r>
      <w:r>
        <w:fldChar w:fldCharType="separate"/>
      </w:r>
      <w:hyperlink w:anchor="_Toc492933561" w:history="1">
        <w:r w:rsidR="0007541F" w:rsidRPr="00E2587B">
          <w:rPr>
            <w:rStyle w:val="Hyperlink"/>
          </w:rPr>
          <w:t>Observation 1</w:t>
        </w:r>
        <w:r w:rsidR="0007541F">
          <w:rPr>
            <w:rFonts w:asciiTheme="minorHAnsi" w:eastAsiaTheme="minorEastAsia" w:hAnsiTheme="minorHAnsi" w:cstheme="minorBidi"/>
            <w:b w:val="0"/>
            <w:sz w:val="22"/>
            <w:lang w:eastAsia="en-US"/>
          </w:rPr>
          <w:tab/>
        </w:r>
        <w:r w:rsidR="0007541F" w:rsidRPr="00E2587B">
          <w:rPr>
            <w:rStyle w:val="Hyperlink"/>
          </w:rPr>
          <w:t>For aperiodic CSI-RS, S CSI-RS resource sets can be higher layer configured with each set containing a different selection of aperiodic CSI-RS resources and DCI can be used to select one of the S CSI-RS resource sets.</w:t>
        </w:r>
      </w:hyperlink>
    </w:p>
    <w:p w14:paraId="5A15E11D" w14:textId="7937D9FC" w:rsidR="0007541F" w:rsidRDefault="0007541F">
      <w:pPr>
        <w:pStyle w:val="TOC1"/>
        <w:rPr>
          <w:rFonts w:asciiTheme="minorHAnsi" w:eastAsiaTheme="minorEastAsia" w:hAnsiTheme="minorHAnsi" w:cstheme="minorBidi"/>
          <w:b w:val="0"/>
          <w:sz w:val="22"/>
          <w:lang w:eastAsia="en-US"/>
        </w:rPr>
      </w:pPr>
      <w:hyperlink w:anchor="_Toc492933562" w:history="1">
        <w:r w:rsidRPr="00E2587B">
          <w:rPr>
            <w:rStyle w:val="Hyperlink"/>
          </w:rPr>
          <w:t>Observation 2</w:t>
        </w:r>
        <w:r>
          <w:rPr>
            <w:rFonts w:asciiTheme="minorHAnsi" w:eastAsiaTheme="minorEastAsia" w:hAnsiTheme="minorHAnsi" w:cstheme="minorBidi"/>
            <w:b w:val="0"/>
            <w:sz w:val="22"/>
            <w:lang w:eastAsia="en-US"/>
          </w:rPr>
          <w:tab/>
        </w:r>
        <w:r w:rsidRPr="00E2587B">
          <w:rPr>
            <w:rStyle w:val="Hyperlink"/>
          </w:rPr>
          <w:t>DCI based activation of semi-persistent CSI-RS with DTX detection of a first CSI report can provide sufficient reliability when compared to MAC CE based activation of semi-persistent CSI-RS, hence the open issue can be solved solely by DCI.</w:t>
        </w:r>
      </w:hyperlink>
    </w:p>
    <w:p w14:paraId="76F88619" w14:textId="4655D716" w:rsidR="002E7B56" w:rsidRDefault="002E7B56" w:rsidP="001A3E91">
      <w:pPr>
        <w:pStyle w:val="BodyText"/>
      </w:pPr>
      <w:r>
        <w:fldChar w:fldCharType="end"/>
      </w:r>
    </w:p>
    <w:p w14:paraId="384C946A" w14:textId="0BF63A87" w:rsidR="002E7B56" w:rsidRDefault="002E7B56" w:rsidP="001A3E91">
      <w:pPr>
        <w:pStyle w:val="BodyText"/>
      </w:pPr>
      <w:r>
        <w:t>We make the following key proposals:</w:t>
      </w:r>
    </w:p>
    <w:p w14:paraId="002FFCB4" w14:textId="77777777" w:rsidR="002E7B56" w:rsidRPr="002E7B56" w:rsidRDefault="002E7B56" w:rsidP="002E7B56">
      <w:pPr>
        <w:pStyle w:val="BodyText"/>
      </w:pPr>
    </w:p>
    <w:p w14:paraId="37125587" w14:textId="7F078CC6" w:rsidR="0007541F" w:rsidRDefault="002E7B56">
      <w:pPr>
        <w:pStyle w:val="TOC1"/>
        <w:rPr>
          <w:rFonts w:asciiTheme="minorHAnsi" w:eastAsiaTheme="minorEastAsia" w:hAnsiTheme="minorHAnsi" w:cstheme="minorBidi"/>
          <w:b w:val="0"/>
          <w:sz w:val="22"/>
          <w:lang w:eastAsia="en-US"/>
        </w:rPr>
      </w:pPr>
      <w:r>
        <w:fldChar w:fldCharType="begin"/>
      </w:r>
      <w:r>
        <w:instrText xml:space="preserve"> TOC \n \h \z \t "Key Proposal,1" </w:instrText>
      </w:r>
      <w:r>
        <w:fldChar w:fldCharType="separate"/>
      </w:r>
      <w:hyperlink w:anchor="_Toc492933563" w:history="1">
        <w:r w:rsidR="0007541F" w:rsidRPr="00211466">
          <w:rPr>
            <w:rStyle w:val="Hyperlink"/>
          </w:rPr>
          <w:t>Key Proposal 1</w:t>
        </w:r>
        <w:r w:rsidR="0007541F">
          <w:rPr>
            <w:rFonts w:asciiTheme="minorHAnsi" w:eastAsiaTheme="minorEastAsia" w:hAnsiTheme="minorHAnsi" w:cstheme="minorBidi"/>
            <w:b w:val="0"/>
            <w:sz w:val="22"/>
            <w:lang w:eastAsia="en-US"/>
          </w:rPr>
          <w:tab/>
        </w:r>
        <w:r w:rsidR="0007541F" w:rsidRPr="00211466">
          <w:rPr>
            <w:rStyle w:val="Hyperlink"/>
          </w:rPr>
          <w:t>For aperiodic CSI-RS, support higher layer configuration (RRC) of CSI-RS resources in resource sets + DCI triggering one or more of the CSI-RS resource sets.</w:t>
        </w:r>
      </w:hyperlink>
    </w:p>
    <w:p w14:paraId="5567F881" w14:textId="124F32EF" w:rsidR="0007541F" w:rsidRDefault="0007541F">
      <w:pPr>
        <w:pStyle w:val="TOC1"/>
        <w:rPr>
          <w:rFonts w:asciiTheme="minorHAnsi" w:eastAsiaTheme="minorEastAsia" w:hAnsiTheme="minorHAnsi" w:cstheme="minorBidi"/>
          <w:b w:val="0"/>
          <w:sz w:val="22"/>
          <w:lang w:eastAsia="en-US"/>
        </w:rPr>
      </w:pPr>
      <w:hyperlink w:anchor="_Toc492933564" w:history="1">
        <w:r w:rsidRPr="00211466">
          <w:rPr>
            <w:rStyle w:val="Hyperlink"/>
          </w:rPr>
          <w:t>Key Proposal 2</w:t>
        </w:r>
        <w:r>
          <w:rPr>
            <w:rFonts w:asciiTheme="minorHAnsi" w:eastAsiaTheme="minorEastAsia" w:hAnsiTheme="minorHAnsi" w:cstheme="minorBidi"/>
            <w:b w:val="0"/>
            <w:sz w:val="22"/>
            <w:lang w:eastAsia="en-US"/>
          </w:rPr>
          <w:tab/>
        </w:r>
        <w:r w:rsidRPr="00211466">
          <w:rPr>
            <w:rStyle w:val="Hyperlink"/>
          </w:rPr>
          <w:t>For aperiodic CSI-RS, joint DCI triggering with aperiodic CSI reporting is supported.</w:t>
        </w:r>
      </w:hyperlink>
    </w:p>
    <w:p w14:paraId="10B54C40" w14:textId="53EA42D8" w:rsidR="0007541F" w:rsidRDefault="0007541F">
      <w:pPr>
        <w:pStyle w:val="TOC1"/>
        <w:rPr>
          <w:rFonts w:asciiTheme="minorHAnsi" w:eastAsiaTheme="minorEastAsia" w:hAnsiTheme="minorHAnsi" w:cstheme="minorBidi"/>
          <w:b w:val="0"/>
          <w:sz w:val="22"/>
          <w:lang w:eastAsia="en-US"/>
        </w:rPr>
      </w:pPr>
      <w:hyperlink w:anchor="_Toc492933565" w:history="1">
        <w:r w:rsidRPr="00211466">
          <w:rPr>
            <w:rStyle w:val="Hyperlink"/>
          </w:rPr>
          <w:t>Key Proposal 3</w:t>
        </w:r>
        <w:r>
          <w:rPr>
            <w:rFonts w:asciiTheme="minorHAnsi" w:eastAsiaTheme="minorEastAsia" w:hAnsiTheme="minorHAnsi" w:cstheme="minorBidi"/>
            <w:b w:val="0"/>
            <w:sz w:val="22"/>
            <w:lang w:eastAsia="en-US"/>
          </w:rPr>
          <w:tab/>
        </w:r>
        <w:r w:rsidRPr="00211466">
          <w:rPr>
            <w:rStyle w:val="Hyperlink"/>
          </w:rPr>
          <w:t>For simple CSI framework configurations involving either one or a small number of semi-persistent resource settings/CSI-RS resource sets, at least DCI should be supported to trigger semi-persistent CSI-RS.</w:t>
        </w:r>
      </w:hyperlink>
    </w:p>
    <w:p w14:paraId="163AEF7F" w14:textId="46132023" w:rsidR="0007541F" w:rsidRDefault="0007541F">
      <w:pPr>
        <w:pStyle w:val="TOC1"/>
        <w:rPr>
          <w:rFonts w:asciiTheme="minorHAnsi" w:eastAsiaTheme="minorEastAsia" w:hAnsiTheme="minorHAnsi" w:cstheme="minorBidi"/>
          <w:b w:val="0"/>
          <w:sz w:val="22"/>
          <w:lang w:eastAsia="en-US"/>
        </w:rPr>
      </w:pPr>
      <w:hyperlink w:anchor="_Toc492933566" w:history="1">
        <w:r w:rsidRPr="00211466">
          <w:rPr>
            <w:rStyle w:val="Hyperlink"/>
          </w:rPr>
          <w:t>Key Proposal 4</w:t>
        </w:r>
        <w:r>
          <w:rPr>
            <w:rFonts w:asciiTheme="minorHAnsi" w:eastAsiaTheme="minorEastAsia" w:hAnsiTheme="minorHAnsi" w:cstheme="minorBidi"/>
            <w:b w:val="0"/>
            <w:sz w:val="22"/>
            <w:lang w:eastAsia="en-US"/>
          </w:rPr>
          <w:tab/>
        </w:r>
        <w:r w:rsidRPr="00211466">
          <w:rPr>
            <w:rStyle w:val="Hyperlink"/>
          </w:rPr>
          <w:t>Support DCI based activation/deactivation for semi-persistent CSI.</w:t>
        </w:r>
      </w:hyperlink>
    </w:p>
    <w:p w14:paraId="6E02901C" w14:textId="23001BBC" w:rsidR="0007541F" w:rsidRDefault="0007541F">
      <w:pPr>
        <w:pStyle w:val="TOC1"/>
        <w:rPr>
          <w:rFonts w:asciiTheme="minorHAnsi" w:eastAsiaTheme="minorEastAsia" w:hAnsiTheme="minorHAnsi" w:cstheme="minorBidi"/>
          <w:b w:val="0"/>
          <w:sz w:val="22"/>
          <w:lang w:eastAsia="en-US"/>
        </w:rPr>
      </w:pPr>
      <w:hyperlink w:anchor="_Toc492933567" w:history="1">
        <w:r w:rsidRPr="00211466">
          <w:rPr>
            <w:rStyle w:val="Hyperlink"/>
          </w:rPr>
          <w:t>Key Proposal 5</w:t>
        </w:r>
        <w:r>
          <w:rPr>
            <w:rFonts w:asciiTheme="minorHAnsi" w:eastAsiaTheme="minorEastAsia" w:hAnsiTheme="minorHAnsi" w:cstheme="minorBidi"/>
            <w:b w:val="0"/>
            <w:sz w:val="22"/>
            <w:lang w:eastAsia="en-US"/>
          </w:rPr>
          <w:tab/>
        </w:r>
        <w:r w:rsidRPr="00211466">
          <w:rPr>
            <w:rStyle w:val="Hyperlink"/>
          </w:rPr>
          <w:t>For hybrid CSI reporting, independent configuration of report/resource settings should be supported.</w:t>
        </w:r>
      </w:hyperlink>
    </w:p>
    <w:p w14:paraId="735F6C1E" w14:textId="421865F3" w:rsidR="0007541F" w:rsidRDefault="0007541F">
      <w:pPr>
        <w:pStyle w:val="TOC1"/>
        <w:rPr>
          <w:rFonts w:asciiTheme="minorHAnsi" w:eastAsiaTheme="minorEastAsia" w:hAnsiTheme="minorHAnsi" w:cstheme="minorBidi"/>
          <w:b w:val="0"/>
          <w:sz w:val="22"/>
          <w:lang w:eastAsia="en-US"/>
        </w:rPr>
      </w:pPr>
      <w:hyperlink w:anchor="_Toc492933568" w:history="1">
        <w:r w:rsidRPr="00211466">
          <w:rPr>
            <w:rStyle w:val="Hyperlink"/>
          </w:rPr>
          <w:t>Key Proposal 6</w:t>
        </w:r>
        <w:r>
          <w:rPr>
            <w:rFonts w:asciiTheme="minorHAnsi" w:eastAsiaTheme="minorEastAsia" w:hAnsiTheme="minorHAnsi" w:cstheme="minorBidi"/>
            <w:b w:val="0"/>
            <w:sz w:val="22"/>
            <w:lang w:eastAsia="en-US"/>
          </w:rPr>
          <w:tab/>
        </w:r>
        <w:r w:rsidRPr="00211466">
          <w:rPr>
            <w:rStyle w:val="Hyperlink"/>
          </w:rPr>
          <w:t>To conserve DCI overhead, report settings and resource sets may be dynamically selected in a joint fashion through mapping desired combinations to a single field in DCI.</w:t>
        </w:r>
      </w:hyperlink>
    </w:p>
    <w:p w14:paraId="2EC3B51C" w14:textId="0F2BED0C" w:rsidR="0007541F" w:rsidRDefault="0007541F">
      <w:pPr>
        <w:pStyle w:val="TOC1"/>
        <w:rPr>
          <w:rFonts w:asciiTheme="minorHAnsi" w:eastAsiaTheme="minorEastAsia" w:hAnsiTheme="minorHAnsi" w:cstheme="minorBidi"/>
          <w:b w:val="0"/>
          <w:sz w:val="22"/>
          <w:lang w:eastAsia="en-US"/>
        </w:rPr>
      </w:pPr>
      <w:hyperlink w:anchor="_Toc492933569" w:history="1">
        <w:r w:rsidRPr="00211466">
          <w:rPr>
            <w:rStyle w:val="Hyperlink"/>
          </w:rPr>
          <w:t>Key Proposal 7</w:t>
        </w:r>
        <w:r>
          <w:rPr>
            <w:rFonts w:asciiTheme="minorHAnsi" w:eastAsiaTheme="minorEastAsia" w:hAnsiTheme="minorHAnsi" w:cstheme="minorBidi"/>
            <w:b w:val="0"/>
            <w:sz w:val="22"/>
            <w:lang w:eastAsia="en-US"/>
          </w:rPr>
          <w:tab/>
        </w:r>
        <w:r w:rsidRPr="00211466">
          <w:rPr>
            <w:rStyle w:val="Hyperlink"/>
          </w:rPr>
          <w:t>For the multi-TRP beam management use case with configuration of up to J = 4 panels/TRPs and S = 8 resource sets, use 3 bits as a starting point for the overhead required to dynamically select a report setting and corresponding resource set.</w:t>
        </w:r>
      </w:hyperlink>
    </w:p>
    <w:p w14:paraId="2507B08A" w14:textId="42116C48" w:rsidR="0007541F" w:rsidRDefault="0007541F">
      <w:pPr>
        <w:pStyle w:val="TOC1"/>
        <w:rPr>
          <w:rFonts w:asciiTheme="minorHAnsi" w:eastAsiaTheme="minorEastAsia" w:hAnsiTheme="minorHAnsi" w:cstheme="minorBidi"/>
          <w:b w:val="0"/>
          <w:sz w:val="22"/>
          <w:lang w:eastAsia="en-US"/>
        </w:rPr>
      </w:pPr>
      <w:hyperlink w:anchor="_Toc492933570" w:history="1">
        <w:r w:rsidRPr="00211466">
          <w:rPr>
            <w:rStyle w:val="Hyperlink"/>
          </w:rPr>
          <w:t>Key Proposal 8</w:t>
        </w:r>
        <w:r>
          <w:rPr>
            <w:rFonts w:asciiTheme="minorHAnsi" w:eastAsiaTheme="minorEastAsia" w:hAnsiTheme="minorHAnsi" w:cstheme="minorBidi"/>
            <w:b w:val="0"/>
            <w:sz w:val="22"/>
            <w:lang w:eastAsia="en-US"/>
          </w:rPr>
          <w:tab/>
        </w:r>
        <w:r w:rsidRPr="00211466">
          <w:rPr>
            <w:rStyle w:val="Hyperlink"/>
          </w:rPr>
          <w:t>For the multi-TRP CSI acquisition use case with configuration with up to J = 4 TRPs, use 4 bits as a starting point for the overhead required to dynamically select up to J reporting settings simultaneously. If only 2 out of 4 reporting settings are selected simultaneously, 3 bits may be used as a starting point.</w:t>
        </w:r>
      </w:hyperlink>
    </w:p>
    <w:p w14:paraId="4890F28B" w14:textId="1A4DD5DE" w:rsidR="002E7B56" w:rsidRDefault="002E7B56" w:rsidP="001A3E91">
      <w:pPr>
        <w:pStyle w:val="BodyText"/>
      </w:pPr>
      <w:r>
        <w:fldChar w:fldCharType="end"/>
      </w:r>
    </w:p>
    <w:p w14:paraId="17B2DB09" w14:textId="77777777" w:rsidR="0007541F" w:rsidRDefault="002E7B56" w:rsidP="00682DAA">
      <w:pPr>
        <w:pStyle w:val="BodyText"/>
        <w:rPr>
          <w:noProof/>
        </w:rPr>
      </w:pPr>
      <w:r>
        <w:t>We make the following additional proposals:</w:t>
      </w:r>
      <w:r w:rsidR="00682DAA">
        <w:rPr>
          <w:b/>
          <w:bCs/>
        </w:rPr>
        <w:fldChar w:fldCharType="begin"/>
      </w:r>
      <w:r w:rsidR="00682DAA">
        <w:rPr>
          <w:b/>
          <w:bCs/>
        </w:rPr>
        <w:instrText xml:space="preserve"> TOC \f \n \p " " \t "Proposal,1" </w:instrText>
      </w:r>
      <w:r w:rsidR="00682DAA">
        <w:rPr>
          <w:b/>
          <w:bCs/>
        </w:rPr>
        <w:fldChar w:fldCharType="separate"/>
      </w:r>
    </w:p>
    <w:p w14:paraId="438996F3" w14:textId="77777777" w:rsidR="0007541F" w:rsidRDefault="0007541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RAN1 should determine the requirements on the MAC CE signaling for the NR CSI-RS activation/deactivation use case, at least with respect to error probability, synchronized procedures and delay.</w:t>
      </w:r>
    </w:p>
    <w:p w14:paraId="1070C857" w14:textId="77777777" w:rsidR="0007541F" w:rsidRDefault="0007541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the beam management use case, consider </w:t>
      </w:r>
      <w:r w:rsidRPr="00912CB3">
        <w:rPr>
          <w:i/>
        </w:rPr>
        <w:t xml:space="preserve">S </w:t>
      </w:r>
      <w:r>
        <w:t xml:space="preserve">= 8 </w:t>
      </w:r>
      <w:r w:rsidRPr="00912CB3">
        <w:rPr>
          <w:rFonts w:eastAsiaTheme="minorEastAsia"/>
        </w:rPr>
        <w:t xml:space="preserve">CSI-RS resources sets per resource setting, and </w:t>
      </w:r>
      <w:r w:rsidRPr="00912CB3">
        <w:rPr>
          <w:rFonts w:eastAsiaTheme="minorEastAsia"/>
          <w:i/>
        </w:rPr>
        <w:t>K</w:t>
      </w:r>
      <w:r w:rsidRPr="00912CB3">
        <w:rPr>
          <w:rFonts w:eastAsiaTheme="minorEastAsia"/>
          <w:i/>
          <w:vertAlign w:val="subscript"/>
        </w:rPr>
        <w:t xml:space="preserve">s </w:t>
      </w:r>
      <w:r w:rsidRPr="00912CB3">
        <w:rPr>
          <w:rFonts w:eastAsiaTheme="minorEastAsia"/>
        </w:rPr>
        <w:t xml:space="preserve">= </w:t>
      </w:r>
      <w:r>
        <w:t xml:space="preserve">2 – 32 aperiodic CSI-RS resources per resource set as a starting point.   Consider </w:t>
      </w:r>
      <w:r w:rsidRPr="00912CB3">
        <w:rPr>
          <w:i/>
        </w:rPr>
        <w:t xml:space="preserve">N </w:t>
      </w:r>
      <w:r>
        <w:t xml:space="preserve">= 3 different report settings and </w:t>
      </w:r>
      <w:r w:rsidRPr="00912CB3">
        <w:rPr>
          <w:i/>
        </w:rPr>
        <w:t xml:space="preserve">M </w:t>
      </w:r>
      <w:r>
        <w:t>= 2 different resource settings as a starting point.</w:t>
      </w:r>
    </w:p>
    <w:p w14:paraId="51C25FD6" w14:textId="77777777" w:rsidR="0007541F" w:rsidRDefault="0007541F">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For the multi-TRP use case with J TRPs, as a starting point consider </w:t>
      </w:r>
      <w:r w:rsidRPr="00912CB3">
        <w:rPr>
          <w:i/>
        </w:rPr>
        <w:t>N = J</w:t>
      </w:r>
      <w:r>
        <w:t xml:space="preserve"> report settings, </w:t>
      </w:r>
      <w:r w:rsidRPr="00912CB3">
        <w:rPr>
          <w:i/>
        </w:rPr>
        <w:t>M = 2J + 1</w:t>
      </w:r>
      <w:r>
        <w:t xml:space="preserve"> resource settings, where some of the resource settings contain </w:t>
      </w:r>
      <w:r w:rsidRPr="00912CB3">
        <w:rPr>
          <w:i/>
        </w:rPr>
        <w:t>K</w:t>
      </w:r>
      <w:r w:rsidRPr="00912CB3">
        <w:rPr>
          <w:i/>
          <w:vertAlign w:val="subscript"/>
        </w:rPr>
        <w:t>s</w:t>
      </w:r>
      <w:r w:rsidRPr="00912CB3">
        <w:rPr>
          <w:i/>
        </w:rPr>
        <w:t xml:space="preserve"> = J - 1</w:t>
      </w:r>
      <w:r>
        <w:t xml:space="preserve"> resources each.</w:t>
      </w:r>
    </w:p>
    <w:p w14:paraId="01F7D9E1" w14:textId="52D17FE7" w:rsidR="00D81507" w:rsidRDefault="00682DAA" w:rsidP="00682DAA">
      <w:pPr>
        <w:pStyle w:val="BodyText"/>
      </w:pPr>
      <w:r>
        <w:rPr>
          <w:b/>
          <w:bCs/>
        </w:rPr>
        <w:fldChar w:fldCharType="end"/>
      </w:r>
    </w:p>
    <w:p w14:paraId="3A6BEB17" w14:textId="3610FAB5" w:rsidR="0002577B" w:rsidRDefault="0002577B" w:rsidP="0002577B">
      <w:pPr>
        <w:pStyle w:val="Heading1"/>
      </w:pPr>
      <w:r w:rsidRPr="00CE0424">
        <w:t>References</w:t>
      </w:r>
    </w:p>
    <w:p w14:paraId="687FC3A8" w14:textId="48414F8C" w:rsidR="00867AB7" w:rsidRPr="002D4E51" w:rsidRDefault="00867AB7" w:rsidP="002E7B56">
      <w:pPr>
        <w:pStyle w:val="Reference"/>
        <w:spacing w:after="0"/>
        <w:ind w:left="562" w:hanging="562"/>
      </w:pPr>
      <w:bookmarkStart w:id="220" w:name="_Ref481612545"/>
      <w:bookmarkStart w:id="221" w:name="_Ref490212063"/>
      <w:bookmarkStart w:id="222" w:name="_Ref477774264"/>
      <w:r w:rsidRPr="002D4E51">
        <w:t>R1-</w:t>
      </w:r>
      <w:r w:rsidR="0012762F">
        <w:t>1716353</w:t>
      </w:r>
      <w:r w:rsidRPr="002D4E51">
        <w:t xml:space="preserve">, “On Dynamic Triggering for CSI Reports and CSI-RS,” </w:t>
      </w:r>
      <w:r w:rsidR="0012762F">
        <w:t>Ericsson, RAN1 NR Ad Hoc #3, September 2017</w:t>
      </w:r>
      <w:r w:rsidRPr="002D4E51">
        <w:t>.</w:t>
      </w:r>
      <w:bookmarkEnd w:id="220"/>
      <w:bookmarkEnd w:id="221"/>
    </w:p>
    <w:p w14:paraId="0881FB2C" w14:textId="33621024" w:rsidR="00867AB7" w:rsidRPr="002D4E51" w:rsidRDefault="0012762F" w:rsidP="002E7B56">
      <w:pPr>
        <w:pStyle w:val="Reference"/>
        <w:spacing w:after="0"/>
        <w:ind w:left="562" w:hanging="562"/>
      </w:pPr>
      <w:bookmarkStart w:id="223" w:name="_Ref481612803"/>
      <w:r w:rsidRPr="002D4E51">
        <w:t>R1-</w:t>
      </w:r>
      <w:r>
        <w:t>1716354</w:t>
      </w:r>
      <w:r w:rsidR="00867AB7" w:rsidRPr="002D4E51">
        <w:t xml:space="preserve">, “A comparison of CSI-RS activation schemes based on MAC CE and DCI,” </w:t>
      </w:r>
      <w:r>
        <w:t>Ericsson, RAN1 NR Ad Hoc #3, September 2017</w:t>
      </w:r>
      <w:r w:rsidR="00867AB7" w:rsidRPr="002D4E51">
        <w:t>.</w:t>
      </w:r>
      <w:bookmarkEnd w:id="222"/>
      <w:bookmarkEnd w:id="223"/>
    </w:p>
    <w:p w14:paraId="446EC4C6" w14:textId="4EDB4F20" w:rsidR="00867AB7" w:rsidRDefault="0012762F" w:rsidP="002E7B56">
      <w:pPr>
        <w:pStyle w:val="Reference"/>
        <w:spacing w:after="0"/>
        <w:ind w:left="562" w:hanging="562"/>
      </w:pPr>
      <w:bookmarkStart w:id="224" w:name="_Ref490226397"/>
      <w:r w:rsidRPr="002D4E51">
        <w:t>R1-</w:t>
      </w:r>
      <w:r>
        <w:t>1716357</w:t>
      </w:r>
      <w:r w:rsidR="00867AB7" w:rsidRPr="002D4E51">
        <w:t xml:space="preserve">, ‘ On semi-persistent CSI reporting on PUSCH’, </w:t>
      </w:r>
      <w:bookmarkEnd w:id="224"/>
      <w:r>
        <w:t>Ericsson, RAN1 NR Ad Hoc #3, September 2017.</w:t>
      </w:r>
    </w:p>
    <w:p w14:paraId="4E776F2B" w14:textId="668246BC" w:rsidR="00012026" w:rsidRPr="00867AB7" w:rsidRDefault="00012026" w:rsidP="002E7B56">
      <w:pPr>
        <w:pStyle w:val="Reference"/>
        <w:spacing w:after="0"/>
        <w:ind w:left="562" w:hanging="562"/>
      </w:pPr>
      <w:bookmarkStart w:id="225" w:name="_Ref492932361"/>
      <w:r>
        <w:t>R1-1716372, “Details on CSI-RS design,”</w:t>
      </w:r>
      <w:r w:rsidRPr="00012026">
        <w:t xml:space="preserve"> </w:t>
      </w:r>
      <w:r>
        <w:t>Ericsson, RAN1 NR Ad Hoc #3, September 2017</w:t>
      </w:r>
      <w:r>
        <w:t>.</w:t>
      </w:r>
      <w:bookmarkEnd w:id="225"/>
    </w:p>
    <w:p w14:paraId="453FB1D3" w14:textId="75F3E54A" w:rsidR="001A6B49" w:rsidRDefault="001A6B49" w:rsidP="002E7B56">
      <w:pPr>
        <w:pStyle w:val="Reference"/>
        <w:spacing w:after="0"/>
        <w:ind w:left="562" w:hanging="562"/>
      </w:pPr>
      <w:bookmarkStart w:id="226" w:name="_Ref490080452"/>
      <w:bookmarkStart w:id="227" w:name="_Ref485389951"/>
      <w:r>
        <w:t>R1-1711034, “Identifying bounds on parameters in CSI framework,” Ericsson, RAN1#89ah-NR, June 2017.</w:t>
      </w:r>
      <w:bookmarkEnd w:id="226"/>
    </w:p>
    <w:p w14:paraId="28B03428" w14:textId="0208F885" w:rsidR="00BB0A22" w:rsidRDefault="00BB0A22" w:rsidP="002E7B56">
      <w:pPr>
        <w:pStyle w:val="Reference"/>
        <w:spacing w:after="0"/>
        <w:ind w:left="562" w:hanging="562"/>
      </w:pPr>
      <w:bookmarkStart w:id="228" w:name="_Ref490128074"/>
      <w:r>
        <w:t>R1-1710059, “Summary of email discussion [89-17] NR CSI framework,” CATT, RAN1#89ah-NR, June 2017.</w:t>
      </w:r>
      <w:bookmarkEnd w:id="228"/>
    </w:p>
    <w:p w14:paraId="3BC9304B" w14:textId="0D54CF96" w:rsidR="003A7EF3" w:rsidRDefault="0002577B" w:rsidP="002E7B56">
      <w:pPr>
        <w:pStyle w:val="Reference"/>
        <w:spacing w:after="0"/>
        <w:ind w:left="562" w:hanging="562"/>
      </w:pPr>
      <w:bookmarkStart w:id="229" w:name="_Ref485396068"/>
      <w:bookmarkEnd w:id="227"/>
      <w:r>
        <w:t>R1-1711031, “CSI feedback for multi-TRP,” Ericsson, RAN1#89ah-NR, June 2017.</w:t>
      </w:r>
      <w:bookmarkEnd w:id="229"/>
    </w:p>
    <w:p w14:paraId="09AC5D13" w14:textId="770706C8" w:rsidR="0007541F" w:rsidRDefault="0007541F" w:rsidP="002E7B56">
      <w:pPr>
        <w:pStyle w:val="Reference"/>
        <w:spacing w:after="0"/>
        <w:ind w:left="562" w:hanging="562"/>
      </w:pPr>
      <w:bookmarkStart w:id="230" w:name="_Ref492933507"/>
      <w:r>
        <w:t>R1-1716358, “</w:t>
      </w:r>
      <w:r>
        <w:t xml:space="preserve">NR </w:t>
      </w:r>
      <w:r w:rsidRPr="00621D5E">
        <w:t>CSI Computation Capability</w:t>
      </w:r>
      <w:r>
        <w:t xml:space="preserve">,” </w:t>
      </w:r>
      <w:r>
        <w:t>Ericsson, RAN1 NR Ad Hoc #3, September 2017</w:t>
      </w:r>
      <w:r>
        <w:t>.</w:t>
      </w:r>
      <w:bookmarkEnd w:id="230"/>
    </w:p>
    <w:p w14:paraId="3B3BC76C" w14:textId="77777777" w:rsidR="00C4181B" w:rsidRPr="00CE0424" w:rsidRDefault="00C4181B" w:rsidP="00C4181B">
      <w:pPr>
        <w:pStyle w:val="Reference"/>
        <w:numPr>
          <w:ilvl w:val="0"/>
          <w:numId w:val="0"/>
        </w:numPr>
      </w:pPr>
    </w:p>
    <w:sectPr w:rsidR="00C4181B" w:rsidRPr="00CE0424"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8BBB4" w14:textId="77777777" w:rsidR="00056A67" w:rsidRDefault="00056A67">
      <w:r>
        <w:separator/>
      </w:r>
    </w:p>
  </w:endnote>
  <w:endnote w:type="continuationSeparator" w:id="0">
    <w:p w14:paraId="610C74F3" w14:textId="77777777" w:rsidR="00056A67" w:rsidRDefault="0005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CA220" w14:textId="77777777" w:rsidR="00B2505F" w:rsidRDefault="00B2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F13272C" w:rsidR="00E17363" w:rsidRPr="00B2505F" w:rsidRDefault="00E17363" w:rsidP="00B25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338A" w14:textId="77777777" w:rsidR="00B2505F" w:rsidRDefault="00B2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D6EAF" w14:textId="77777777" w:rsidR="00056A67" w:rsidRDefault="00056A67">
      <w:r>
        <w:separator/>
      </w:r>
    </w:p>
  </w:footnote>
  <w:footnote w:type="continuationSeparator" w:id="0">
    <w:p w14:paraId="13C9F70F" w14:textId="77777777" w:rsidR="00056A67" w:rsidRDefault="00056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CD28393" w:rsidR="00E17363" w:rsidRPr="00B2505F" w:rsidRDefault="00E17363" w:rsidP="00B2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628DE" w14:textId="77777777" w:rsidR="00B2505F" w:rsidRDefault="00B25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39B2C" w14:textId="77777777" w:rsidR="00B2505F" w:rsidRDefault="00B25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4AA6FCD"/>
    <w:multiLevelType w:val="hybridMultilevel"/>
    <w:tmpl w:val="93EAF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9E7FF4"/>
    <w:multiLevelType w:val="hybridMultilevel"/>
    <w:tmpl w:val="43BE4F8A"/>
    <w:lvl w:ilvl="0" w:tplc="DD1290AC">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BF489E7A"/>
    <w:lvl w:ilvl="0" w:tplc="41E8C4A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DB0E33"/>
    <w:multiLevelType w:val="hybridMultilevel"/>
    <w:tmpl w:val="E2EE78CE"/>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1E4E7D"/>
    <w:multiLevelType w:val="hybridMultilevel"/>
    <w:tmpl w:val="7BF61C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BF2153"/>
    <w:multiLevelType w:val="hybridMultilevel"/>
    <w:tmpl w:val="65201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0"/>
  </w:num>
  <w:num w:numId="4">
    <w:abstractNumId w:val="11"/>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8"/>
  </w:num>
  <w:num w:numId="16">
    <w:abstractNumId w:val="14"/>
  </w:num>
  <w:num w:numId="17">
    <w:abstractNumId w:val="19"/>
  </w:num>
  <w:num w:numId="18">
    <w:abstractNumId w:val="4"/>
  </w:num>
  <w:num w:numId="19">
    <w:abstractNumId w:val="17"/>
  </w:num>
  <w:num w:numId="20">
    <w:abstractNumId w:val="12"/>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2026"/>
    <w:rsid w:val="00015D15"/>
    <w:rsid w:val="000170E1"/>
    <w:rsid w:val="0002564D"/>
    <w:rsid w:val="0002577B"/>
    <w:rsid w:val="00025ECA"/>
    <w:rsid w:val="00030B30"/>
    <w:rsid w:val="000325B8"/>
    <w:rsid w:val="00034C15"/>
    <w:rsid w:val="00036BA1"/>
    <w:rsid w:val="00042009"/>
    <w:rsid w:val="000422E2"/>
    <w:rsid w:val="00042F22"/>
    <w:rsid w:val="000444EF"/>
    <w:rsid w:val="00052A07"/>
    <w:rsid w:val="000534E3"/>
    <w:rsid w:val="0005606A"/>
    <w:rsid w:val="00056A67"/>
    <w:rsid w:val="00057117"/>
    <w:rsid w:val="000616E7"/>
    <w:rsid w:val="000641D4"/>
    <w:rsid w:val="0006487E"/>
    <w:rsid w:val="00065E1A"/>
    <w:rsid w:val="000743A1"/>
    <w:rsid w:val="0007541F"/>
    <w:rsid w:val="00077E5F"/>
    <w:rsid w:val="0008036A"/>
    <w:rsid w:val="000812D8"/>
    <w:rsid w:val="00081AE6"/>
    <w:rsid w:val="000855EB"/>
    <w:rsid w:val="00085B52"/>
    <w:rsid w:val="000866F2"/>
    <w:rsid w:val="0009009F"/>
    <w:rsid w:val="00091557"/>
    <w:rsid w:val="000924C1"/>
    <w:rsid w:val="000924F0"/>
    <w:rsid w:val="00093474"/>
    <w:rsid w:val="0009510F"/>
    <w:rsid w:val="0009515F"/>
    <w:rsid w:val="00096E08"/>
    <w:rsid w:val="000A0DAE"/>
    <w:rsid w:val="000A1B7B"/>
    <w:rsid w:val="000A20A6"/>
    <w:rsid w:val="000A56F2"/>
    <w:rsid w:val="000A619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62F"/>
    <w:rsid w:val="00132FD0"/>
    <w:rsid w:val="001344C0"/>
    <w:rsid w:val="001346FA"/>
    <w:rsid w:val="00135252"/>
    <w:rsid w:val="00137AB5"/>
    <w:rsid w:val="00137F0B"/>
    <w:rsid w:val="00147BD3"/>
    <w:rsid w:val="00151E23"/>
    <w:rsid w:val="001526E0"/>
    <w:rsid w:val="0015373E"/>
    <w:rsid w:val="001551B5"/>
    <w:rsid w:val="00162D5B"/>
    <w:rsid w:val="001659C1"/>
    <w:rsid w:val="00170BBB"/>
    <w:rsid w:val="00171E40"/>
    <w:rsid w:val="00173A8E"/>
    <w:rsid w:val="0018143F"/>
    <w:rsid w:val="00190AC1"/>
    <w:rsid w:val="0019341A"/>
    <w:rsid w:val="00197DF9"/>
    <w:rsid w:val="001A1987"/>
    <w:rsid w:val="001A22F7"/>
    <w:rsid w:val="001A2564"/>
    <w:rsid w:val="001A3E91"/>
    <w:rsid w:val="001A6173"/>
    <w:rsid w:val="001A6B49"/>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6B0"/>
    <w:rsid w:val="00223FCB"/>
    <w:rsid w:val="002252C3"/>
    <w:rsid w:val="00225C54"/>
    <w:rsid w:val="00230765"/>
    <w:rsid w:val="002319E4"/>
    <w:rsid w:val="00235632"/>
    <w:rsid w:val="00235872"/>
    <w:rsid w:val="00241559"/>
    <w:rsid w:val="002435B3"/>
    <w:rsid w:val="002451ED"/>
    <w:rsid w:val="002455B7"/>
    <w:rsid w:val="002458EB"/>
    <w:rsid w:val="002500C8"/>
    <w:rsid w:val="00255AA7"/>
    <w:rsid w:val="00257543"/>
    <w:rsid w:val="002617E7"/>
    <w:rsid w:val="00264228"/>
    <w:rsid w:val="00264334"/>
    <w:rsid w:val="0026473E"/>
    <w:rsid w:val="00266214"/>
    <w:rsid w:val="00267C83"/>
    <w:rsid w:val="0027144F"/>
    <w:rsid w:val="00271813"/>
    <w:rsid w:val="00271F3A"/>
    <w:rsid w:val="0027204C"/>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B56"/>
    <w:rsid w:val="002E7CAE"/>
    <w:rsid w:val="002F2771"/>
    <w:rsid w:val="002F2A50"/>
    <w:rsid w:val="002F37A9"/>
    <w:rsid w:val="002F6288"/>
    <w:rsid w:val="00301CE6"/>
    <w:rsid w:val="0030256B"/>
    <w:rsid w:val="0030501F"/>
    <w:rsid w:val="00307BA1"/>
    <w:rsid w:val="00311702"/>
    <w:rsid w:val="00311E82"/>
    <w:rsid w:val="00313FD6"/>
    <w:rsid w:val="003143BD"/>
    <w:rsid w:val="00314D5A"/>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94742"/>
    <w:rsid w:val="003A0E41"/>
    <w:rsid w:val="003A2223"/>
    <w:rsid w:val="003A2A0F"/>
    <w:rsid w:val="003A45A1"/>
    <w:rsid w:val="003A5B0A"/>
    <w:rsid w:val="003A6BAC"/>
    <w:rsid w:val="003A7EF3"/>
    <w:rsid w:val="003B03A7"/>
    <w:rsid w:val="003B159C"/>
    <w:rsid w:val="003B369F"/>
    <w:rsid w:val="003B36A3"/>
    <w:rsid w:val="003B7FE5"/>
    <w:rsid w:val="003C11C8"/>
    <w:rsid w:val="003C2126"/>
    <w:rsid w:val="003C2702"/>
    <w:rsid w:val="003C7806"/>
    <w:rsid w:val="003D109F"/>
    <w:rsid w:val="003D2478"/>
    <w:rsid w:val="003D3C45"/>
    <w:rsid w:val="003D5B1F"/>
    <w:rsid w:val="003E15FA"/>
    <w:rsid w:val="003E55E4"/>
    <w:rsid w:val="003E7468"/>
    <w:rsid w:val="003E74E3"/>
    <w:rsid w:val="003F05C7"/>
    <w:rsid w:val="003F2CD4"/>
    <w:rsid w:val="003F6BBE"/>
    <w:rsid w:val="004000E8"/>
    <w:rsid w:val="00401123"/>
    <w:rsid w:val="00402E2B"/>
    <w:rsid w:val="004033B5"/>
    <w:rsid w:val="0040405A"/>
    <w:rsid w:val="004050EA"/>
    <w:rsid w:val="0040512B"/>
    <w:rsid w:val="00405CA5"/>
    <w:rsid w:val="00407CD3"/>
    <w:rsid w:val="00410134"/>
    <w:rsid w:val="00410B72"/>
    <w:rsid w:val="00410F18"/>
    <w:rsid w:val="0041263E"/>
    <w:rsid w:val="00413AAC"/>
    <w:rsid w:val="00413E92"/>
    <w:rsid w:val="00421105"/>
    <w:rsid w:val="004213A1"/>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22B0"/>
    <w:rsid w:val="004734D0"/>
    <w:rsid w:val="0047556B"/>
    <w:rsid w:val="00477768"/>
    <w:rsid w:val="00490D02"/>
    <w:rsid w:val="00492BC5"/>
    <w:rsid w:val="004964F1"/>
    <w:rsid w:val="004A16BC"/>
    <w:rsid w:val="004A2B94"/>
    <w:rsid w:val="004B4C0D"/>
    <w:rsid w:val="004B7C0C"/>
    <w:rsid w:val="004C11CD"/>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7B8"/>
    <w:rsid w:val="005108D8"/>
    <w:rsid w:val="005116F9"/>
    <w:rsid w:val="005153A7"/>
    <w:rsid w:val="005219CF"/>
    <w:rsid w:val="00534B59"/>
    <w:rsid w:val="00536759"/>
    <w:rsid w:val="00537C62"/>
    <w:rsid w:val="00542D30"/>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225D"/>
    <w:rsid w:val="005B35D7"/>
    <w:rsid w:val="005B392A"/>
    <w:rsid w:val="005B3AA3"/>
    <w:rsid w:val="005B6F83"/>
    <w:rsid w:val="005C181A"/>
    <w:rsid w:val="005C74FB"/>
    <w:rsid w:val="005D1602"/>
    <w:rsid w:val="005E385F"/>
    <w:rsid w:val="005E5B81"/>
    <w:rsid w:val="005E74E6"/>
    <w:rsid w:val="005F2CB1"/>
    <w:rsid w:val="005F3025"/>
    <w:rsid w:val="005F618C"/>
    <w:rsid w:val="005F70BD"/>
    <w:rsid w:val="0060283C"/>
    <w:rsid w:val="00604F14"/>
    <w:rsid w:val="00611B83"/>
    <w:rsid w:val="00613257"/>
    <w:rsid w:val="00620A71"/>
    <w:rsid w:val="00620D80"/>
    <w:rsid w:val="006234A6"/>
    <w:rsid w:val="00630001"/>
    <w:rsid w:val="0063115E"/>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F4"/>
    <w:rsid w:val="0067218F"/>
    <w:rsid w:val="006741F2"/>
    <w:rsid w:val="00674CC3"/>
    <w:rsid w:val="0067542B"/>
    <w:rsid w:val="00675C72"/>
    <w:rsid w:val="006771F9"/>
    <w:rsid w:val="006776D7"/>
    <w:rsid w:val="00681003"/>
    <w:rsid w:val="006817C9"/>
    <w:rsid w:val="00682DAA"/>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761"/>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4EF5"/>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22E"/>
    <w:rsid w:val="00783673"/>
    <w:rsid w:val="00784AAE"/>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6675"/>
    <w:rsid w:val="007F75D5"/>
    <w:rsid w:val="00803FAE"/>
    <w:rsid w:val="0080605F"/>
    <w:rsid w:val="00806EE7"/>
    <w:rsid w:val="00807786"/>
    <w:rsid w:val="00811BA6"/>
    <w:rsid w:val="00811FCB"/>
    <w:rsid w:val="008158D6"/>
    <w:rsid w:val="00816548"/>
    <w:rsid w:val="00817196"/>
    <w:rsid w:val="008235DB"/>
    <w:rsid w:val="00824AB4"/>
    <w:rsid w:val="00825C42"/>
    <w:rsid w:val="00825D25"/>
    <w:rsid w:val="00827D6F"/>
    <w:rsid w:val="008327B0"/>
    <w:rsid w:val="008376AC"/>
    <w:rsid w:val="008444E8"/>
    <w:rsid w:val="00844E80"/>
    <w:rsid w:val="00846FE7"/>
    <w:rsid w:val="00856911"/>
    <w:rsid w:val="008677FD"/>
    <w:rsid w:val="00867AB7"/>
    <w:rsid w:val="008706D4"/>
    <w:rsid w:val="00870F8A"/>
    <w:rsid w:val="008719A4"/>
    <w:rsid w:val="00871D23"/>
    <w:rsid w:val="00874312"/>
    <w:rsid w:val="0087437C"/>
    <w:rsid w:val="00875CD7"/>
    <w:rsid w:val="00876B4D"/>
    <w:rsid w:val="00877F18"/>
    <w:rsid w:val="0089166F"/>
    <w:rsid w:val="00894A88"/>
    <w:rsid w:val="00895386"/>
    <w:rsid w:val="00895D70"/>
    <w:rsid w:val="0089744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0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19B"/>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5F11"/>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ADA"/>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D6E"/>
    <w:rsid w:val="00AC2ECD"/>
    <w:rsid w:val="00AC3119"/>
    <w:rsid w:val="00AC49FB"/>
    <w:rsid w:val="00AC5A10"/>
    <w:rsid w:val="00AC7789"/>
    <w:rsid w:val="00AD0AA3"/>
    <w:rsid w:val="00AD3F94"/>
    <w:rsid w:val="00AD4A5A"/>
    <w:rsid w:val="00AD5950"/>
    <w:rsid w:val="00AE27AC"/>
    <w:rsid w:val="00AE2FEB"/>
    <w:rsid w:val="00AE40E0"/>
    <w:rsid w:val="00AE4252"/>
    <w:rsid w:val="00AE4DBA"/>
    <w:rsid w:val="00AE4F07"/>
    <w:rsid w:val="00AE7B3C"/>
    <w:rsid w:val="00AF0198"/>
    <w:rsid w:val="00AF1C5D"/>
    <w:rsid w:val="00AF42D7"/>
    <w:rsid w:val="00B006FE"/>
    <w:rsid w:val="00B007CB"/>
    <w:rsid w:val="00B02AA9"/>
    <w:rsid w:val="00B02FA3"/>
    <w:rsid w:val="00B03374"/>
    <w:rsid w:val="00B05084"/>
    <w:rsid w:val="00B13221"/>
    <w:rsid w:val="00B157F9"/>
    <w:rsid w:val="00B20256"/>
    <w:rsid w:val="00B20D09"/>
    <w:rsid w:val="00B2505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0A2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181B"/>
    <w:rsid w:val="00C54995"/>
    <w:rsid w:val="00C54D41"/>
    <w:rsid w:val="00C60783"/>
    <w:rsid w:val="00C64672"/>
    <w:rsid w:val="00C668A5"/>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54F"/>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F0"/>
    <w:rsid w:val="00D77B1D"/>
    <w:rsid w:val="00D8021F"/>
    <w:rsid w:val="00D80383"/>
    <w:rsid w:val="00D81507"/>
    <w:rsid w:val="00D823C6"/>
    <w:rsid w:val="00D86CA3"/>
    <w:rsid w:val="00D871CE"/>
    <w:rsid w:val="00D9196D"/>
    <w:rsid w:val="00D92982"/>
    <w:rsid w:val="00DA305E"/>
    <w:rsid w:val="00DA5417"/>
    <w:rsid w:val="00DA56E8"/>
    <w:rsid w:val="00DB0A9F"/>
    <w:rsid w:val="00DB377D"/>
    <w:rsid w:val="00DC2D36"/>
    <w:rsid w:val="00DC53EF"/>
    <w:rsid w:val="00DD2FF3"/>
    <w:rsid w:val="00DE400E"/>
    <w:rsid w:val="00DE5608"/>
    <w:rsid w:val="00DE58D0"/>
    <w:rsid w:val="00DE654F"/>
    <w:rsid w:val="00DF0B6E"/>
    <w:rsid w:val="00DF15E0"/>
    <w:rsid w:val="00DF37A0"/>
    <w:rsid w:val="00DF5B6E"/>
    <w:rsid w:val="00E110E7"/>
    <w:rsid w:val="00E11B20"/>
    <w:rsid w:val="00E12290"/>
    <w:rsid w:val="00E1736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2716"/>
    <w:rsid w:val="00EE59C8"/>
    <w:rsid w:val="00EF18FE"/>
    <w:rsid w:val="00EF5787"/>
    <w:rsid w:val="00EF60D0"/>
    <w:rsid w:val="00F0517A"/>
    <w:rsid w:val="00F0528D"/>
    <w:rsid w:val="00F06C67"/>
    <w:rsid w:val="00F06DFD"/>
    <w:rsid w:val="00F071D1"/>
    <w:rsid w:val="00F07533"/>
    <w:rsid w:val="00F10629"/>
    <w:rsid w:val="00F15FA5"/>
    <w:rsid w:val="00F209B7"/>
    <w:rsid w:val="00F20F3C"/>
    <w:rsid w:val="00F21530"/>
    <w:rsid w:val="00F22625"/>
    <w:rsid w:val="00F2376F"/>
    <w:rsid w:val="00F243D8"/>
    <w:rsid w:val="00F30828"/>
    <w:rsid w:val="00F313D6"/>
    <w:rsid w:val="00F3514A"/>
    <w:rsid w:val="00F371C5"/>
    <w:rsid w:val="00F40F0C"/>
    <w:rsid w:val="00F4766C"/>
    <w:rsid w:val="00F5060E"/>
    <w:rsid w:val="00F507D1"/>
    <w:rsid w:val="00F519CE"/>
    <w:rsid w:val="00F51ADA"/>
    <w:rsid w:val="00F607C5"/>
    <w:rsid w:val="00F60DEA"/>
    <w:rsid w:val="00F6302A"/>
    <w:rsid w:val="00F64C2B"/>
    <w:rsid w:val="00F651BE"/>
    <w:rsid w:val="00F67F53"/>
    <w:rsid w:val="00F703BE"/>
    <w:rsid w:val="00F70BD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86"/>
    <w:rsid w:val="00FA2BB3"/>
    <w:rsid w:val="00FB4C80"/>
    <w:rsid w:val="00FB6A6A"/>
    <w:rsid w:val="00FC5FB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E7B56"/>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E7B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E7B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E7B56"/>
    <w:pPr>
      <w:numPr>
        <w:ilvl w:val="2"/>
      </w:numPr>
      <w:spacing w:before="120"/>
      <w:outlineLvl w:val="2"/>
    </w:pPr>
    <w:rPr>
      <w:sz w:val="24"/>
      <w:szCs w:val="28"/>
    </w:rPr>
  </w:style>
  <w:style w:type="paragraph" w:styleId="Heading4">
    <w:name w:val="heading 4"/>
    <w:basedOn w:val="Heading3"/>
    <w:next w:val="Normal"/>
    <w:qFormat/>
    <w:rsid w:val="002E7B56"/>
    <w:pPr>
      <w:numPr>
        <w:ilvl w:val="3"/>
      </w:numPr>
      <w:outlineLvl w:val="3"/>
    </w:pPr>
    <w:rPr>
      <w:szCs w:val="24"/>
    </w:rPr>
  </w:style>
  <w:style w:type="paragraph" w:styleId="Heading5">
    <w:name w:val="heading 5"/>
    <w:basedOn w:val="Heading4"/>
    <w:next w:val="Normal"/>
    <w:qFormat/>
    <w:rsid w:val="002E7B56"/>
    <w:pPr>
      <w:numPr>
        <w:ilvl w:val="4"/>
      </w:numPr>
      <w:outlineLvl w:val="4"/>
    </w:pPr>
    <w:rPr>
      <w:sz w:val="22"/>
      <w:szCs w:val="22"/>
    </w:rPr>
  </w:style>
  <w:style w:type="paragraph" w:styleId="Heading6">
    <w:name w:val="heading 6"/>
    <w:basedOn w:val="Normal"/>
    <w:next w:val="Normal"/>
    <w:qFormat/>
    <w:rsid w:val="002E7B56"/>
    <w:pPr>
      <w:keepNext/>
      <w:keepLines/>
      <w:numPr>
        <w:ilvl w:val="5"/>
        <w:numId w:val="1"/>
      </w:numPr>
      <w:spacing w:before="120"/>
      <w:outlineLvl w:val="5"/>
    </w:pPr>
    <w:rPr>
      <w:rFonts w:cs="Arial"/>
    </w:rPr>
  </w:style>
  <w:style w:type="paragraph" w:styleId="Heading7">
    <w:name w:val="heading 7"/>
    <w:basedOn w:val="Normal"/>
    <w:next w:val="Normal"/>
    <w:qFormat/>
    <w:rsid w:val="002E7B56"/>
    <w:pPr>
      <w:keepNext/>
      <w:keepLines/>
      <w:numPr>
        <w:ilvl w:val="6"/>
        <w:numId w:val="1"/>
      </w:numPr>
      <w:spacing w:before="120"/>
      <w:outlineLvl w:val="6"/>
    </w:pPr>
    <w:rPr>
      <w:rFonts w:cs="Arial"/>
    </w:rPr>
  </w:style>
  <w:style w:type="paragraph" w:styleId="Heading8">
    <w:name w:val="heading 8"/>
    <w:basedOn w:val="Heading7"/>
    <w:next w:val="Normal"/>
    <w:qFormat/>
    <w:rsid w:val="002E7B56"/>
    <w:pPr>
      <w:numPr>
        <w:ilvl w:val="7"/>
      </w:numPr>
      <w:outlineLvl w:val="7"/>
    </w:pPr>
  </w:style>
  <w:style w:type="paragraph" w:styleId="Heading9">
    <w:name w:val="heading 9"/>
    <w:basedOn w:val="Heading8"/>
    <w:next w:val="Normal"/>
    <w:qFormat/>
    <w:rsid w:val="002E7B56"/>
    <w:pPr>
      <w:numPr>
        <w:ilvl w:val="8"/>
      </w:numPr>
      <w:outlineLvl w:val="8"/>
    </w:pPr>
  </w:style>
  <w:style w:type="character" w:default="1" w:styleId="DefaultParagraphFont">
    <w:name w:val="Default Paragraph Font"/>
    <w:uiPriority w:val="1"/>
    <w:semiHidden/>
    <w:unhideWhenUsed/>
    <w:rsid w:val="002E7B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7B56"/>
  </w:style>
  <w:style w:type="paragraph" w:styleId="TOC8">
    <w:name w:val="toc 8"/>
    <w:basedOn w:val="TOC1"/>
    <w:semiHidden/>
    <w:rsid w:val="002E7B56"/>
    <w:pPr>
      <w:spacing w:before="180"/>
      <w:ind w:left="2693" w:hanging="2693"/>
    </w:pPr>
    <w:rPr>
      <w:b w:val="0"/>
      <w:bCs/>
    </w:rPr>
  </w:style>
  <w:style w:type="paragraph" w:styleId="TOC1">
    <w:name w:val="toc 1"/>
    <w:aliases w:val="Observation TOC2"/>
    <w:uiPriority w:val="39"/>
    <w:rsid w:val="002E7B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E7B56"/>
    <w:pPr>
      <w:keepNext/>
      <w:keepLines/>
      <w:spacing w:before="180"/>
      <w:jc w:val="center"/>
    </w:pPr>
  </w:style>
  <w:style w:type="paragraph" w:styleId="Caption">
    <w:name w:val="caption"/>
    <w:basedOn w:val="Normal"/>
    <w:next w:val="Normal"/>
    <w:qFormat/>
    <w:rsid w:val="002E7B56"/>
    <w:pPr>
      <w:spacing w:after="240"/>
      <w:jc w:val="center"/>
    </w:pPr>
    <w:rPr>
      <w:b/>
      <w:bCs/>
    </w:rPr>
  </w:style>
  <w:style w:type="paragraph" w:styleId="TOC5">
    <w:name w:val="toc 5"/>
    <w:aliases w:val="Observation TOC"/>
    <w:basedOn w:val="TOC4"/>
    <w:semiHidden/>
    <w:rsid w:val="002E7B56"/>
    <w:pPr>
      <w:tabs>
        <w:tab w:val="right" w:pos="1701"/>
      </w:tabs>
      <w:ind w:left="1701" w:hanging="1701"/>
    </w:pPr>
  </w:style>
  <w:style w:type="paragraph" w:styleId="TOC4">
    <w:name w:val="toc 4"/>
    <w:basedOn w:val="TOC3"/>
    <w:semiHidden/>
    <w:rsid w:val="002E7B56"/>
    <w:pPr>
      <w:ind w:left="1418" w:hanging="1418"/>
    </w:pPr>
  </w:style>
  <w:style w:type="paragraph" w:styleId="TOC3">
    <w:name w:val="toc 3"/>
    <w:basedOn w:val="TOC2"/>
    <w:semiHidden/>
    <w:rsid w:val="002E7B56"/>
    <w:pPr>
      <w:ind w:left="1134" w:hanging="1134"/>
    </w:pPr>
  </w:style>
  <w:style w:type="paragraph" w:styleId="TOC2">
    <w:name w:val="toc 2"/>
    <w:basedOn w:val="TOC1"/>
    <w:semiHidden/>
    <w:rsid w:val="002E7B56"/>
    <w:pPr>
      <w:keepNext w:val="0"/>
      <w:spacing w:before="0"/>
      <w:ind w:left="851" w:hanging="851"/>
    </w:pPr>
    <w:rPr>
      <w:szCs w:val="20"/>
    </w:rPr>
  </w:style>
  <w:style w:type="paragraph" w:styleId="Index2">
    <w:name w:val="index 2"/>
    <w:basedOn w:val="Index1"/>
    <w:semiHidden/>
    <w:rsid w:val="002E7B56"/>
    <w:pPr>
      <w:ind w:left="284"/>
    </w:pPr>
  </w:style>
  <w:style w:type="paragraph" w:styleId="Index1">
    <w:name w:val="index 1"/>
    <w:basedOn w:val="Normal"/>
    <w:semiHidden/>
    <w:rsid w:val="002E7B56"/>
    <w:pPr>
      <w:keepLines/>
      <w:spacing w:after="0"/>
    </w:pPr>
  </w:style>
  <w:style w:type="paragraph" w:styleId="DocumentMap">
    <w:name w:val="Document Map"/>
    <w:basedOn w:val="Normal"/>
    <w:semiHidden/>
    <w:rsid w:val="002E7B56"/>
    <w:pPr>
      <w:shd w:val="clear" w:color="auto" w:fill="000080"/>
    </w:pPr>
    <w:rPr>
      <w:rFonts w:ascii="Tahoma" w:hAnsi="Tahoma" w:cs="Tahoma"/>
    </w:rPr>
  </w:style>
  <w:style w:type="paragraph" w:styleId="ListNumber2">
    <w:name w:val="List Number 2"/>
    <w:basedOn w:val="ListNumber"/>
    <w:rsid w:val="002E7B56"/>
    <w:pPr>
      <w:ind w:left="851"/>
    </w:pPr>
  </w:style>
  <w:style w:type="paragraph" w:styleId="ListNumber">
    <w:name w:val="List Number"/>
    <w:basedOn w:val="List"/>
    <w:rsid w:val="002E7B56"/>
  </w:style>
  <w:style w:type="paragraph" w:styleId="List">
    <w:name w:val="List"/>
    <w:basedOn w:val="Normal"/>
    <w:rsid w:val="002E7B56"/>
    <w:pPr>
      <w:ind w:left="568" w:hanging="284"/>
    </w:pPr>
  </w:style>
  <w:style w:type="paragraph" w:styleId="Header">
    <w:name w:val="header"/>
    <w:rsid w:val="002E7B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7B56"/>
    <w:rPr>
      <w:b/>
      <w:bCs/>
      <w:position w:val="6"/>
      <w:sz w:val="16"/>
      <w:szCs w:val="16"/>
    </w:rPr>
  </w:style>
  <w:style w:type="paragraph" w:styleId="FootnoteText">
    <w:name w:val="footnote text"/>
    <w:basedOn w:val="Normal"/>
    <w:semiHidden/>
    <w:rsid w:val="002E7B56"/>
    <w:pPr>
      <w:keepLines/>
      <w:spacing w:after="0"/>
      <w:ind w:left="454" w:hanging="454"/>
    </w:pPr>
    <w:rPr>
      <w:sz w:val="16"/>
      <w:szCs w:val="16"/>
    </w:rPr>
  </w:style>
  <w:style w:type="paragraph" w:customStyle="1" w:styleId="3GPPHeader">
    <w:name w:val="3GPP_Header"/>
    <w:basedOn w:val="Normal"/>
    <w:qFormat/>
    <w:rsid w:val="002E7B56"/>
    <w:pPr>
      <w:tabs>
        <w:tab w:val="left" w:pos="1800"/>
        <w:tab w:val="right" w:pos="9360"/>
      </w:tabs>
      <w:spacing w:after="0"/>
    </w:pPr>
    <w:rPr>
      <w:rFonts w:ascii="Arial" w:hAnsi="Arial"/>
      <w:b/>
    </w:rPr>
  </w:style>
  <w:style w:type="paragraph" w:styleId="TOC9">
    <w:name w:val="toc 9"/>
    <w:basedOn w:val="TOC8"/>
    <w:semiHidden/>
    <w:rsid w:val="002E7B56"/>
    <w:pPr>
      <w:ind w:left="1418" w:hanging="1418"/>
    </w:pPr>
  </w:style>
  <w:style w:type="paragraph" w:styleId="TOC6">
    <w:name w:val="toc 6"/>
    <w:basedOn w:val="TOC5"/>
    <w:next w:val="Normal"/>
    <w:semiHidden/>
    <w:rsid w:val="002E7B56"/>
    <w:pPr>
      <w:ind w:left="1985" w:hanging="1985"/>
    </w:pPr>
  </w:style>
  <w:style w:type="paragraph" w:styleId="TOC7">
    <w:name w:val="toc 7"/>
    <w:basedOn w:val="TOC6"/>
    <w:next w:val="Normal"/>
    <w:semiHidden/>
    <w:rsid w:val="002E7B56"/>
    <w:pPr>
      <w:ind w:left="2268" w:hanging="2268"/>
    </w:pPr>
  </w:style>
  <w:style w:type="paragraph" w:styleId="ListBullet2">
    <w:name w:val="List Bullet 2"/>
    <w:basedOn w:val="ListBullet"/>
    <w:rsid w:val="002E7B56"/>
    <w:pPr>
      <w:numPr>
        <w:numId w:val="6"/>
      </w:numPr>
    </w:pPr>
  </w:style>
  <w:style w:type="paragraph" w:styleId="ListBullet">
    <w:name w:val="List Bullet"/>
    <w:basedOn w:val="BodyText"/>
    <w:rsid w:val="002E7B56"/>
    <w:pPr>
      <w:numPr>
        <w:numId w:val="5"/>
      </w:numPr>
    </w:pPr>
  </w:style>
  <w:style w:type="paragraph" w:styleId="ListBullet3">
    <w:name w:val="List Bullet 3"/>
    <w:basedOn w:val="ListBullet2"/>
    <w:rsid w:val="002E7B56"/>
    <w:pPr>
      <w:numPr>
        <w:numId w:val="7"/>
      </w:numPr>
    </w:pPr>
  </w:style>
  <w:style w:type="paragraph" w:customStyle="1" w:styleId="EQ">
    <w:name w:val="EQ"/>
    <w:basedOn w:val="Normal"/>
    <w:next w:val="Normal"/>
    <w:rsid w:val="002E7B56"/>
    <w:pPr>
      <w:keepLines/>
      <w:tabs>
        <w:tab w:val="center" w:pos="4536"/>
        <w:tab w:val="right" w:pos="9072"/>
      </w:tabs>
      <w:spacing w:after="180"/>
      <w:jc w:val="left"/>
    </w:pPr>
    <w:rPr>
      <w:noProof/>
      <w:lang w:eastAsia="en-US"/>
    </w:rPr>
  </w:style>
  <w:style w:type="paragraph" w:styleId="List2">
    <w:name w:val="List 2"/>
    <w:basedOn w:val="List"/>
    <w:rsid w:val="002E7B56"/>
    <w:pPr>
      <w:ind w:left="851"/>
    </w:pPr>
  </w:style>
  <w:style w:type="paragraph" w:styleId="List3">
    <w:name w:val="List 3"/>
    <w:basedOn w:val="List2"/>
    <w:rsid w:val="002E7B56"/>
    <w:pPr>
      <w:ind w:left="1135"/>
    </w:pPr>
  </w:style>
  <w:style w:type="paragraph" w:styleId="List4">
    <w:name w:val="List 4"/>
    <w:basedOn w:val="List3"/>
    <w:rsid w:val="002E7B56"/>
    <w:pPr>
      <w:ind w:left="1418"/>
    </w:pPr>
  </w:style>
  <w:style w:type="paragraph" w:styleId="List5">
    <w:name w:val="List 5"/>
    <w:basedOn w:val="List4"/>
    <w:rsid w:val="002E7B56"/>
    <w:pPr>
      <w:ind w:left="1702"/>
    </w:pPr>
  </w:style>
  <w:style w:type="paragraph" w:customStyle="1" w:styleId="EditorsNote">
    <w:name w:val="Editor's Note"/>
    <w:basedOn w:val="Normal"/>
    <w:rsid w:val="002E7B56"/>
    <w:pPr>
      <w:keepLines/>
      <w:spacing w:after="180"/>
      <w:ind w:left="1135" w:hanging="851"/>
      <w:jc w:val="left"/>
    </w:pPr>
    <w:rPr>
      <w:color w:val="FF0000"/>
      <w:lang w:eastAsia="en-US"/>
    </w:rPr>
  </w:style>
  <w:style w:type="paragraph" w:styleId="ListBullet4">
    <w:name w:val="List Bullet 4"/>
    <w:basedOn w:val="ListBullet3"/>
    <w:rsid w:val="002E7B56"/>
    <w:pPr>
      <w:numPr>
        <w:numId w:val="8"/>
      </w:numPr>
    </w:pPr>
  </w:style>
  <w:style w:type="paragraph" w:styleId="ListBullet5">
    <w:name w:val="List Bullet 5"/>
    <w:basedOn w:val="ListBullet4"/>
    <w:rsid w:val="002E7B56"/>
    <w:pPr>
      <w:numPr>
        <w:numId w:val="4"/>
      </w:numPr>
    </w:pPr>
  </w:style>
  <w:style w:type="paragraph" w:styleId="Footer">
    <w:name w:val="footer"/>
    <w:basedOn w:val="Header"/>
    <w:semiHidden/>
    <w:rsid w:val="002E7B56"/>
    <w:pPr>
      <w:jc w:val="center"/>
    </w:pPr>
    <w:rPr>
      <w:i/>
      <w:iCs/>
    </w:rPr>
  </w:style>
  <w:style w:type="paragraph" w:customStyle="1" w:styleId="Reference">
    <w:name w:val="Reference"/>
    <w:basedOn w:val="Normal"/>
    <w:qFormat/>
    <w:rsid w:val="002E7B56"/>
    <w:pPr>
      <w:numPr>
        <w:numId w:val="2"/>
      </w:numPr>
    </w:pPr>
  </w:style>
  <w:style w:type="paragraph" w:styleId="BalloonText">
    <w:name w:val="Balloon Text"/>
    <w:basedOn w:val="Normal"/>
    <w:semiHidden/>
    <w:rsid w:val="002E7B56"/>
    <w:rPr>
      <w:rFonts w:ascii="Tahoma" w:hAnsi="Tahoma" w:cs="Tahoma"/>
      <w:sz w:val="16"/>
      <w:szCs w:val="16"/>
    </w:rPr>
  </w:style>
  <w:style w:type="character" w:styleId="PageNumber">
    <w:name w:val="page number"/>
    <w:basedOn w:val="DefaultParagraphFont"/>
    <w:semiHidden/>
    <w:rsid w:val="002E7B56"/>
  </w:style>
  <w:style w:type="paragraph" w:styleId="BodyText">
    <w:name w:val="Body Text"/>
    <w:basedOn w:val="Normal"/>
    <w:link w:val="BodyTextChar"/>
    <w:qFormat/>
    <w:rsid w:val="002E7B56"/>
  </w:style>
  <w:style w:type="character" w:styleId="Hyperlink">
    <w:name w:val="Hyperlink"/>
    <w:uiPriority w:val="99"/>
    <w:rsid w:val="002E7B56"/>
    <w:rPr>
      <w:color w:val="0000FF"/>
      <w:u w:val="single"/>
      <w:lang w:val="en-GB"/>
    </w:rPr>
  </w:style>
  <w:style w:type="character" w:styleId="FollowedHyperlink">
    <w:name w:val="FollowedHyperlink"/>
    <w:semiHidden/>
    <w:rsid w:val="002E7B56"/>
    <w:rPr>
      <w:color w:val="FF0000"/>
      <w:u w:val="single"/>
    </w:rPr>
  </w:style>
  <w:style w:type="character" w:styleId="CommentReference">
    <w:name w:val="annotation reference"/>
    <w:semiHidden/>
    <w:rsid w:val="002E7B56"/>
    <w:rPr>
      <w:sz w:val="16"/>
      <w:szCs w:val="16"/>
    </w:rPr>
  </w:style>
  <w:style w:type="paragraph" w:styleId="CommentText">
    <w:name w:val="annotation text"/>
    <w:basedOn w:val="Normal"/>
    <w:semiHidden/>
    <w:rsid w:val="002E7B56"/>
  </w:style>
  <w:style w:type="paragraph" w:styleId="CommentSubject">
    <w:name w:val="annotation subject"/>
    <w:basedOn w:val="CommentText"/>
    <w:next w:val="CommentText"/>
    <w:semiHidden/>
    <w:rsid w:val="002E7B56"/>
    <w:rPr>
      <w:b/>
      <w:bCs/>
    </w:rPr>
  </w:style>
  <w:style w:type="character" w:customStyle="1" w:styleId="Heading1Char">
    <w:name w:val="Heading 1 Char"/>
    <w:link w:val="Heading1"/>
    <w:rsid w:val="002E7B56"/>
    <w:rPr>
      <w:rFonts w:ascii="Arial" w:hAnsi="Arial" w:cs="Arial"/>
      <w:sz w:val="32"/>
      <w:szCs w:val="36"/>
      <w:lang w:val="en-GB" w:eastAsia="zh-CN"/>
    </w:rPr>
  </w:style>
  <w:style w:type="paragraph" w:customStyle="1" w:styleId="B1">
    <w:name w:val="B1"/>
    <w:basedOn w:val="List"/>
    <w:rsid w:val="002E7B56"/>
    <w:pPr>
      <w:spacing w:after="180"/>
      <w:jc w:val="left"/>
    </w:pPr>
    <w:rPr>
      <w:lang w:eastAsia="en-US"/>
    </w:rPr>
  </w:style>
  <w:style w:type="paragraph" w:customStyle="1" w:styleId="B2">
    <w:name w:val="B2"/>
    <w:basedOn w:val="List2"/>
    <w:rsid w:val="002E7B56"/>
    <w:pPr>
      <w:spacing w:after="180"/>
      <w:jc w:val="left"/>
    </w:pPr>
    <w:rPr>
      <w:lang w:eastAsia="en-US"/>
    </w:rPr>
  </w:style>
  <w:style w:type="paragraph" w:customStyle="1" w:styleId="B3">
    <w:name w:val="B3"/>
    <w:basedOn w:val="List3"/>
    <w:rsid w:val="002E7B56"/>
    <w:pPr>
      <w:spacing w:after="180"/>
      <w:jc w:val="left"/>
    </w:pPr>
    <w:rPr>
      <w:lang w:eastAsia="en-US"/>
    </w:rPr>
  </w:style>
  <w:style w:type="paragraph" w:customStyle="1" w:styleId="B4">
    <w:name w:val="B4"/>
    <w:basedOn w:val="List4"/>
    <w:rsid w:val="002E7B56"/>
    <w:pPr>
      <w:spacing w:after="180"/>
      <w:jc w:val="left"/>
    </w:pPr>
    <w:rPr>
      <w:lang w:eastAsia="en-US"/>
    </w:rPr>
  </w:style>
  <w:style w:type="paragraph" w:customStyle="1" w:styleId="Proposal">
    <w:name w:val="Proposal"/>
    <w:basedOn w:val="Normal"/>
    <w:link w:val="ProposalChar"/>
    <w:qFormat/>
    <w:rsid w:val="002E7B56"/>
    <w:pPr>
      <w:numPr>
        <w:numId w:val="3"/>
      </w:numPr>
      <w:tabs>
        <w:tab w:val="clear" w:pos="1304"/>
        <w:tab w:val="left" w:pos="1701"/>
      </w:tabs>
      <w:ind w:left="1701" w:hanging="1701"/>
    </w:pPr>
    <w:rPr>
      <w:b/>
      <w:bCs/>
    </w:rPr>
  </w:style>
  <w:style w:type="character" w:customStyle="1" w:styleId="BodyTextChar">
    <w:name w:val="Body Text Char"/>
    <w:link w:val="BodyText"/>
    <w:rsid w:val="002E7B56"/>
    <w:rPr>
      <w:rFonts w:ascii="Times New Roman" w:hAnsi="Times New Roman"/>
      <w:lang w:val="en-GB" w:eastAsia="zh-CN"/>
    </w:rPr>
  </w:style>
  <w:style w:type="paragraph" w:customStyle="1" w:styleId="B5">
    <w:name w:val="B5"/>
    <w:basedOn w:val="List5"/>
    <w:rsid w:val="002E7B56"/>
    <w:pPr>
      <w:spacing w:after="180"/>
      <w:jc w:val="left"/>
    </w:pPr>
    <w:rPr>
      <w:lang w:eastAsia="en-US"/>
    </w:rPr>
  </w:style>
  <w:style w:type="paragraph" w:customStyle="1" w:styleId="EX">
    <w:name w:val="EX"/>
    <w:basedOn w:val="Normal"/>
    <w:rsid w:val="002E7B56"/>
    <w:pPr>
      <w:keepLines/>
      <w:spacing w:after="180"/>
      <w:ind w:left="1702" w:hanging="1418"/>
      <w:jc w:val="left"/>
    </w:pPr>
    <w:rPr>
      <w:lang w:eastAsia="en-US"/>
    </w:rPr>
  </w:style>
  <w:style w:type="paragraph" w:customStyle="1" w:styleId="EW">
    <w:name w:val="EW"/>
    <w:basedOn w:val="EX"/>
    <w:rsid w:val="002E7B56"/>
    <w:pPr>
      <w:spacing w:after="0"/>
    </w:pPr>
  </w:style>
  <w:style w:type="paragraph" w:customStyle="1" w:styleId="TAL">
    <w:name w:val="TAL"/>
    <w:basedOn w:val="Normal"/>
    <w:rsid w:val="002E7B56"/>
    <w:pPr>
      <w:keepNext/>
      <w:keepLines/>
      <w:spacing w:after="0"/>
      <w:jc w:val="left"/>
    </w:pPr>
    <w:rPr>
      <w:sz w:val="18"/>
      <w:lang w:eastAsia="en-US"/>
    </w:rPr>
  </w:style>
  <w:style w:type="paragraph" w:customStyle="1" w:styleId="TAC">
    <w:name w:val="TAC"/>
    <w:basedOn w:val="TAL"/>
    <w:rsid w:val="002E7B56"/>
    <w:pPr>
      <w:jc w:val="center"/>
    </w:pPr>
  </w:style>
  <w:style w:type="paragraph" w:customStyle="1" w:styleId="TAH">
    <w:name w:val="TAH"/>
    <w:basedOn w:val="TAC"/>
    <w:rsid w:val="002E7B56"/>
    <w:rPr>
      <w:b/>
    </w:rPr>
  </w:style>
  <w:style w:type="paragraph" w:customStyle="1" w:styleId="TAN">
    <w:name w:val="TAN"/>
    <w:basedOn w:val="TAL"/>
    <w:rsid w:val="002E7B56"/>
    <w:pPr>
      <w:ind w:left="851" w:hanging="851"/>
    </w:pPr>
  </w:style>
  <w:style w:type="paragraph" w:customStyle="1" w:styleId="TAR">
    <w:name w:val="TAR"/>
    <w:basedOn w:val="TAL"/>
    <w:rsid w:val="002E7B56"/>
    <w:pPr>
      <w:jc w:val="right"/>
    </w:pPr>
  </w:style>
  <w:style w:type="paragraph" w:customStyle="1" w:styleId="TH">
    <w:name w:val="TH"/>
    <w:basedOn w:val="Normal"/>
    <w:rsid w:val="002E7B56"/>
    <w:pPr>
      <w:keepNext/>
      <w:keepLines/>
      <w:spacing w:before="60" w:after="180"/>
      <w:jc w:val="center"/>
    </w:pPr>
    <w:rPr>
      <w:b/>
      <w:lang w:eastAsia="en-US"/>
    </w:rPr>
  </w:style>
  <w:style w:type="paragraph" w:customStyle="1" w:styleId="TF">
    <w:name w:val="TF"/>
    <w:basedOn w:val="TH"/>
    <w:rsid w:val="002E7B56"/>
    <w:pPr>
      <w:keepNext w:val="0"/>
      <w:spacing w:before="0" w:after="240"/>
    </w:pPr>
  </w:style>
  <w:style w:type="paragraph" w:customStyle="1" w:styleId="TT">
    <w:name w:val="TT"/>
    <w:basedOn w:val="Heading1"/>
    <w:next w:val="Normal"/>
    <w:rsid w:val="002E7B56"/>
    <w:pPr>
      <w:numPr>
        <w:numId w:val="0"/>
      </w:numPr>
      <w:ind w:left="1134" w:hanging="1134"/>
      <w:outlineLvl w:val="9"/>
    </w:pPr>
    <w:rPr>
      <w:rFonts w:cs="Times New Roman"/>
      <w:szCs w:val="20"/>
      <w:lang w:eastAsia="en-US"/>
    </w:rPr>
  </w:style>
  <w:style w:type="paragraph" w:customStyle="1" w:styleId="ZA">
    <w:name w:val="ZA"/>
    <w:rsid w:val="002E7B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7B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7B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7B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7B56"/>
  </w:style>
  <w:style w:type="paragraph" w:customStyle="1" w:styleId="ZH">
    <w:name w:val="ZH"/>
    <w:rsid w:val="002E7B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7B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7B56"/>
    <w:pPr>
      <w:framePr w:hRule="auto" w:wrap="notBeside" w:y="852"/>
    </w:pPr>
    <w:rPr>
      <w:i w:val="0"/>
      <w:sz w:val="40"/>
    </w:rPr>
  </w:style>
  <w:style w:type="paragraph" w:customStyle="1" w:styleId="ZU">
    <w:name w:val="ZU"/>
    <w:rsid w:val="002E7B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7B56"/>
    <w:pPr>
      <w:framePr w:wrap="notBeside" w:y="16161"/>
    </w:pPr>
  </w:style>
  <w:style w:type="paragraph" w:customStyle="1" w:styleId="FP">
    <w:name w:val="FP"/>
    <w:basedOn w:val="Normal"/>
    <w:rsid w:val="002E7B56"/>
    <w:pPr>
      <w:spacing w:after="0"/>
      <w:jc w:val="left"/>
    </w:pPr>
    <w:rPr>
      <w:lang w:eastAsia="en-US"/>
    </w:rPr>
  </w:style>
  <w:style w:type="paragraph" w:customStyle="1" w:styleId="Observation">
    <w:name w:val="Observation"/>
    <w:basedOn w:val="Proposal"/>
    <w:qFormat/>
    <w:rsid w:val="002E7B56"/>
    <w:pPr>
      <w:numPr>
        <w:numId w:val="13"/>
      </w:numPr>
      <w:ind w:left="1701" w:hanging="1701"/>
    </w:pPr>
  </w:style>
  <w:style w:type="paragraph" w:styleId="TableofFigures">
    <w:name w:val="table of figures"/>
    <w:basedOn w:val="Normal"/>
    <w:next w:val="Normal"/>
    <w:uiPriority w:val="99"/>
    <w:rsid w:val="002E7B56"/>
    <w:pPr>
      <w:ind w:left="1418" w:hanging="1418"/>
      <w:jc w:val="left"/>
    </w:pPr>
    <w:rPr>
      <w:b/>
    </w:rPr>
  </w:style>
  <w:style w:type="paragraph" w:styleId="Index4">
    <w:name w:val="index 4"/>
    <w:basedOn w:val="Normal"/>
    <w:next w:val="Normal"/>
    <w:autoRedefine/>
    <w:rsid w:val="002E7B56"/>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0A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7542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1">
    <w:name w:val="Grid Table 5 Dark Accent 1"/>
    <w:basedOn w:val="TableNormal"/>
    <w:uiPriority w:val="50"/>
    <w:rsid w:val="0067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99"/>
    <w:semiHidden/>
    <w:rsid w:val="0093419B"/>
    <w:rPr>
      <w:color w:val="808080"/>
    </w:rPr>
  </w:style>
  <w:style w:type="paragraph" w:customStyle="1" w:styleId="KeyProposal">
    <w:name w:val="Key Proposal"/>
    <w:basedOn w:val="Proposal"/>
    <w:link w:val="KeyProposalChar"/>
    <w:qFormat/>
    <w:rsid w:val="00394742"/>
    <w:pPr>
      <w:numPr>
        <w:numId w:val="21"/>
      </w:numPr>
      <w:ind w:left="1699" w:hanging="1699"/>
    </w:pPr>
  </w:style>
  <w:style w:type="character" w:customStyle="1" w:styleId="ProposalChar">
    <w:name w:val="Proposal Char"/>
    <w:basedOn w:val="DefaultParagraphFont"/>
    <w:link w:val="Proposal"/>
    <w:rsid w:val="00394742"/>
    <w:rPr>
      <w:rFonts w:ascii="Times New Roman" w:hAnsi="Times New Roman"/>
      <w:b/>
      <w:bCs/>
      <w:lang w:val="en-GB" w:eastAsia="zh-CN"/>
    </w:rPr>
  </w:style>
  <w:style w:type="character" w:customStyle="1" w:styleId="KeyProposalChar">
    <w:name w:val="Key Proposal Char"/>
    <w:basedOn w:val="ProposalChar"/>
    <w:link w:val="KeyProposal"/>
    <w:rsid w:val="00394742"/>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83CC04-372B-42AE-88D3-53E08C2A9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96</TotalTime>
  <Pages>10</Pages>
  <Words>4993</Words>
  <Characters>28466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11</cp:revision>
  <cp:lastPrinted>2008-01-31T15:09:00Z</cp:lastPrinted>
  <dcterms:created xsi:type="dcterms:W3CDTF">2017-08-12T02:54:00Z</dcterms:created>
  <dcterms:modified xsi:type="dcterms:W3CDTF">2017-09-12T05:51:00Z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